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1EA75" w14:textId="4FF77892" w:rsidR="00E1647F" w:rsidRPr="00F25496" w:rsidRDefault="00E1647F" w:rsidP="00DA1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F355E8">
        <w:rPr>
          <w:b/>
          <w:i/>
          <w:noProof/>
          <w:sz w:val="28"/>
        </w:rPr>
        <w:t>S5-22310</w:t>
      </w:r>
      <w:r>
        <w:rPr>
          <w:b/>
          <w:i/>
          <w:noProof/>
          <w:sz w:val="28"/>
        </w:rPr>
        <w:t>3</w:t>
      </w:r>
    </w:p>
    <w:p w14:paraId="4F7C4493" w14:textId="77777777" w:rsidR="00E1647F" w:rsidRPr="005D6EAF" w:rsidRDefault="00E1647F" w:rsidP="00E1647F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ABBF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63456"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C4621" w:rsidR="001E41F3" w:rsidRPr="006E3D64" w:rsidRDefault="0032614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2614E">
              <w:rPr>
                <w:b/>
                <w:bCs/>
                <w:noProof/>
                <w:sz w:val="28"/>
                <w:szCs w:val="28"/>
              </w:rPr>
              <w:t>0897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C689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63456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BCD67" w:rsidR="001E41F3" w:rsidRDefault="001E0C1C">
            <w:pPr>
              <w:pStyle w:val="CRCoverPage"/>
              <w:spacing w:after="0"/>
              <w:ind w:left="100"/>
            </w:pPr>
            <w:r w:rsidRPr="001E0C1C">
              <w:t>Correcting IMS called identity as array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44E89" w:rsidR="001E41F3" w:rsidRDefault="00121647">
            <w:pPr>
              <w:pStyle w:val="CRCoverPage"/>
              <w:spacing w:after="0"/>
              <w:ind w:left="100"/>
              <w:rPr>
                <w:noProof/>
              </w:rPr>
            </w:pPr>
            <w:r w:rsidRPr="00121647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B45144">
              <w:t>4</w:t>
            </w:r>
            <w:r>
              <w:t>-</w:t>
            </w:r>
            <w:r w:rsidR="00121647">
              <w:t>2</w:t>
            </w:r>
            <w:r w:rsidR="00B4514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1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012C" w:rsidRDefault="0095012C" w:rsidP="0095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09FA4" w:rsidR="0095012C" w:rsidRDefault="0095012C" w:rsidP="0095012C">
            <w:pPr>
              <w:pStyle w:val="CRCoverPage"/>
              <w:spacing w:after="0"/>
              <w:ind w:left="100"/>
            </w:pPr>
            <w:r w:rsidRPr="00EA6772">
              <w:t xml:space="preserve">IMS called identity </w:t>
            </w:r>
            <w:r>
              <w:t>is specified as a single attribute, it is however specified as a list in the TS 32.260.</w:t>
            </w:r>
          </w:p>
        </w:tc>
      </w:tr>
      <w:tr w:rsidR="009501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012C" w:rsidRDefault="0095012C" w:rsidP="00950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012C" w:rsidRDefault="0095012C" w:rsidP="00950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1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012C" w:rsidRDefault="0095012C" w:rsidP="0095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18EF1" w:rsidR="0095012C" w:rsidRDefault="0095012C" w:rsidP="0095012C">
            <w:pPr>
              <w:pStyle w:val="CRCoverPage"/>
              <w:spacing w:after="0"/>
              <w:ind w:left="100"/>
            </w:pPr>
            <w:r>
              <w:t xml:space="preserve">Change the </w:t>
            </w:r>
            <w:proofErr w:type="spellStart"/>
            <w:r>
              <w:rPr>
                <w:rFonts w:cs="Arial"/>
                <w:szCs w:val="18"/>
              </w:rPr>
              <w:t>c</w:t>
            </w:r>
            <w:r w:rsidRPr="00FB163A">
              <w:rPr>
                <w:rFonts w:cs="Arial"/>
                <w:szCs w:val="18"/>
              </w:rPr>
              <w:t>alledIdentityChange</w:t>
            </w:r>
            <w:r>
              <w:rPr>
                <w:rFonts w:cs="Arial"/>
                <w:szCs w:val="18"/>
              </w:rPr>
              <w:t>s</w:t>
            </w:r>
            <w:proofErr w:type="spellEnd"/>
            <w:r>
              <w:rPr>
                <w:rFonts w:cs="Arial"/>
                <w:szCs w:val="18"/>
              </w:rPr>
              <w:t xml:space="preserve"> to sequence of </w:t>
            </w:r>
            <w:proofErr w:type="spellStart"/>
            <w:r w:rsidRPr="004D4CF7">
              <w:rPr>
                <w:rFonts w:cs="Arial"/>
                <w:szCs w:val="18"/>
              </w:rPr>
              <w:t>CalledIdentityChange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9501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012C" w:rsidRDefault="0095012C" w:rsidP="00950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012C" w:rsidRDefault="0095012C" w:rsidP="00950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1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012C" w:rsidRDefault="0095012C" w:rsidP="0095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D1ECB" w:rsidR="0095012C" w:rsidRDefault="0095012C" w:rsidP="0095012C">
            <w:pPr>
              <w:pStyle w:val="CRCoverPage"/>
              <w:spacing w:after="0"/>
              <w:ind w:left="100"/>
            </w:pPr>
            <w:r>
              <w:t>Not all the called identities used in IMS can be recorded.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D2BDC" w:rsidR="001E41F3" w:rsidRDefault="00FB4126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95012C">
              <w:t>2</w:t>
            </w:r>
            <w:r>
              <w:t>.</w:t>
            </w:r>
            <w:r w:rsidR="0095012C"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BBB04DA" w:rsidR="001E41F3" w:rsidRDefault="0032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607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895609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614E">
              <w:rPr>
                <w:noProof/>
              </w:rPr>
              <w:t xml:space="preserve"> 32.</w:t>
            </w:r>
            <w:r w:rsidR="00551955">
              <w:rPr>
                <w:noProof/>
              </w:rPr>
              <w:t>291</w:t>
            </w:r>
            <w:r>
              <w:rPr>
                <w:noProof/>
              </w:rPr>
              <w:t xml:space="preserve"> CR </w:t>
            </w:r>
            <w:r w:rsidR="00551955" w:rsidRPr="00551955">
              <w:rPr>
                <w:noProof/>
              </w:rPr>
              <w:t>0393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B880B9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3DA037C" w14:textId="77777777" w:rsidR="00C20334" w:rsidRDefault="00C20334" w:rsidP="00C20334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83049576"/>
      <w:bookmarkEnd w:id="1"/>
      <w:bookmarkEnd w:id="2"/>
      <w:bookmarkEnd w:id="3"/>
      <w:bookmarkEnd w:id="4"/>
      <w:bookmarkEnd w:id="5"/>
      <w:bookmarkEnd w:id="6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1DC47362" w14:textId="77777777" w:rsidR="00C20334" w:rsidRPr="000A0DA1" w:rsidRDefault="00C20334" w:rsidP="00C2033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48B2715" w14:textId="77777777" w:rsidR="00C20334" w:rsidRDefault="00C20334" w:rsidP="00C2033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967181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4314CEF3" w14:textId="77777777" w:rsidR="00C20334" w:rsidRDefault="00C20334" w:rsidP="00C20334">
      <w:pPr>
        <w:pStyle w:val="PL"/>
        <w:rPr>
          <w:noProof w:val="0"/>
        </w:rPr>
      </w:pPr>
    </w:p>
    <w:p w14:paraId="105425E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BEGIN</w:t>
      </w:r>
    </w:p>
    <w:p w14:paraId="073E0E45" w14:textId="77777777" w:rsidR="00C20334" w:rsidRDefault="00C20334" w:rsidP="00C20334">
      <w:pPr>
        <w:pStyle w:val="PL"/>
        <w:rPr>
          <w:noProof w:val="0"/>
        </w:rPr>
      </w:pPr>
    </w:p>
    <w:p w14:paraId="72B6254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0C05E05" w14:textId="77777777" w:rsidR="00C20334" w:rsidRDefault="00C20334" w:rsidP="00C20334">
      <w:pPr>
        <w:pStyle w:val="PL"/>
        <w:rPr>
          <w:noProof w:val="0"/>
        </w:rPr>
      </w:pPr>
    </w:p>
    <w:p w14:paraId="7EE3C83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38412F7" w14:textId="77777777" w:rsidR="00C20334" w:rsidRDefault="00C20334" w:rsidP="00C20334">
      <w:pPr>
        <w:pStyle w:val="PL"/>
        <w:rPr>
          <w:noProof w:val="0"/>
        </w:rPr>
      </w:pPr>
    </w:p>
    <w:p w14:paraId="7CD83750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DCEF100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7004711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0B34E9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9DBA50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A575FD4" w14:textId="77777777" w:rsidR="00C20334" w:rsidRDefault="00C20334" w:rsidP="00C20334">
      <w:pPr>
        <w:pStyle w:val="PL"/>
        <w:rPr>
          <w:noProof w:val="0"/>
        </w:rPr>
      </w:pPr>
      <w:r>
        <w:t>Ecgi,</w:t>
      </w:r>
    </w:p>
    <w:p w14:paraId="450410C5" w14:textId="77777777" w:rsidR="00C20334" w:rsidRDefault="00C20334" w:rsidP="00C20334">
      <w:pPr>
        <w:pStyle w:val="PL"/>
        <w:rPr>
          <w:noProof w:val="0"/>
        </w:rPr>
      </w:pPr>
      <w:r>
        <w:t>EnhancedDiagnostics,</w:t>
      </w:r>
    </w:p>
    <w:p w14:paraId="48043DB7" w14:textId="77777777" w:rsidR="00C20334" w:rsidRDefault="00C20334" w:rsidP="00C2033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65C081C0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53E8EA6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BF33F5B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DD28A1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41082391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704946B7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62AE0E7" w14:textId="77777777" w:rsidR="00C20334" w:rsidRDefault="00C20334" w:rsidP="00C20334">
      <w:pPr>
        <w:pStyle w:val="PL"/>
        <w:rPr>
          <w:noProof w:val="0"/>
        </w:rPr>
      </w:pPr>
      <w:r>
        <w:t>MSCAddress,</w:t>
      </w:r>
    </w:p>
    <w:p w14:paraId="7602D2A9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55887F1" w14:textId="77777777" w:rsidR="00C20334" w:rsidRDefault="00C20334" w:rsidP="00C20334">
      <w:pPr>
        <w:pStyle w:val="PL"/>
      </w:pPr>
      <w:r>
        <w:t>Ncgi,</w:t>
      </w:r>
    </w:p>
    <w:p w14:paraId="10640DC8" w14:textId="77777777" w:rsidR="00C20334" w:rsidRDefault="00C20334" w:rsidP="00C20334">
      <w:pPr>
        <w:pStyle w:val="PL"/>
        <w:rPr>
          <w:noProof w:val="0"/>
        </w:rPr>
      </w:pPr>
      <w:r>
        <w:t>Nid,</w:t>
      </w:r>
    </w:p>
    <w:p w14:paraId="69717457" w14:textId="77777777" w:rsidR="00C20334" w:rsidRDefault="00C20334" w:rsidP="00C2033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08920C5" w14:textId="77777777" w:rsidR="00C20334" w:rsidRPr="00761002" w:rsidRDefault="00C20334" w:rsidP="00C2033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7BB065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0CF05E6E" w14:textId="77777777" w:rsidR="00C20334" w:rsidRDefault="00C20334" w:rsidP="00C20334">
      <w:pPr>
        <w:pStyle w:val="PL"/>
        <w:rPr>
          <w:noProof w:val="0"/>
        </w:rPr>
      </w:pPr>
      <w:r>
        <w:t>PSCellInformation,</w:t>
      </w:r>
    </w:p>
    <w:p w14:paraId="7C63555C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09CE9B7E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62FE7F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6E3F676" w14:textId="77777777" w:rsidR="00C20334" w:rsidRDefault="00C20334" w:rsidP="00C20334">
      <w:pPr>
        <w:pStyle w:val="PL"/>
        <w:rPr>
          <w:noProof w:val="0"/>
        </w:rPr>
      </w:pPr>
      <w:r>
        <w:t>Session-Id,</w:t>
      </w:r>
    </w:p>
    <w:p w14:paraId="7272B1A7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35165AF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35AD778C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5AD01551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BCEADF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42F60D37" w14:textId="77777777" w:rsidR="00C20334" w:rsidRDefault="00C20334" w:rsidP="00C20334">
      <w:pPr>
        <w:pStyle w:val="PL"/>
        <w:rPr>
          <w:noProof w:val="0"/>
        </w:rPr>
      </w:pPr>
    </w:p>
    <w:p w14:paraId="7465E14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3813D8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0218BDB" w14:textId="77777777" w:rsidR="00C20334" w:rsidRDefault="00C20334" w:rsidP="00C20334">
      <w:pPr>
        <w:pStyle w:val="PL"/>
        <w:rPr>
          <w:noProof w:val="0"/>
        </w:rPr>
      </w:pPr>
    </w:p>
    <w:p w14:paraId="71FF0C0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07E311A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42E9F50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BA2BD57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D46A76B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7A91949A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DFEC4E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1D43CD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762FC28C" w14:textId="77777777" w:rsidR="00C20334" w:rsidRDefault="00C20334" w:rsidP="00C20334">
      <w:pPr>
        <w:pStyle w:val="PL"/>
        <w:rPr>
          <w:noProof w:val="0"/>
        </w:rPr>
      </w:pPr>
    </w:p>
    <w:p w14:paraId="2147742A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D403A1C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4022F9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52E9AC5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69868888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6930C94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FA7B7DD" w14:textId="77777777" w:rsidR="00C20334" w:rsidRDefault="00C20334" w:rsidP="00C20334">
      <w:pPr>
        <w:pStyle w:val="PL"/>
        <w:rPr>
          <w:noProof w:val="0"/>
        </w:rPr>
      </w:pPr>
    </w:p>
    <w:p w14:paraId="30455CCC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005CAD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9434D95" w14:textId="77777777" w:rsidR="00C20334" w:rsidRDefault="00C20334" w:rsidP="00C20334">
      <w:pPr>
        <w:pStyle w:val="PL"/>
        <w:rPr>
          <w:noProof w:val="0"/>
        </w:rPr>
      </w:pPr>
    </w:p>
    <w:p w14:paraId="16041EE1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SupplService</w:t>
      </w:r>
      <w:proofErr w:type="spellEnd"/>
    </w:p>
    <w:p w14:paraId="372157B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MMTelChargingDataTypes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mMTelChargingDataTypes</w:t>
      </w:r>
      <w:proofErr w:type="spellEnd"/>
      <w:r>
        <w:rPr>
          <w:noProof w:val="0"/>
        </w:rPr>
        <w:t xml:space="preserve"> (9) asn1Module (0) version2 (1)}</w:t>
      </w:r>
    </w:p>
    <w:p w14:paraId="152F9167" w14:textId="77777777" w:rsidR="00C20334" w:rsidRDefault="00C20334" w:rsidP="00C20334">
      <w:pPr>
        <w:pStyle w:val="PL"/>
        <w:rPr>
          <w:noProof w:val="0"/>
        </w:rPr>
      </w:pPr>
    </w:p>
    <w:p w14:paraId="5CE9E88B" w14:textId="77777777" w:rsidR="00C20334" w:rsidRDefault="00C20334" w:rsidP="00C20334">
      <w:pPr>
        <w:pStyle w:val="PL"/>
        <w:rPr>
          <w:noProof w:val="0"/>
        </w:rPr>
      </w:pPr>
    </w:p>
    <w:p w14:paraId="148B0B51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AccessNetworkInfoChange</w:t>
      </w:r>
      <w:proofErr w:type="spellEnd"/>
      <w:r>
        <w:rPr>
          <w:noProof w:val="0"/>
        </w:rPr>
        <w:t>,</w:t>
      </w:r>
    </w:p>
    <w:p w14:paraId="353DEEB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AccessTransferInformation</w:t>
      </w:r>
      <w:proofErr w:type="spellEnd"/>
      <w:r>
        <w:rPr>
          <w:noProof w:val="0"/>
        </w:rPr>
        <w:t>,</w:t>
      </w:r>
    </w:p>
    <w:p w14:paraId="23FB45C9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ApplicationServersInformation</w:t>
      </w:r>
      <w:proofErr w:type="spellEnd"/>
      <w:r>
        <w:rPr>
          <w:noProof w:val="0"/>
        </w:rPr>
        <w:t>,</w:t>
      </w:r>
    </w:p>
    <w:p w14:paraId="79B0F40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CalledIdentityChange</w:t>
      </w:r>
      <w:proofErr w:type="spellEnd"/>
      <w:r>
        <w:rPr>
          <w:noProof w:val="0"/>
        </w:rPr>
        <w:t>,</w:t>
      </w:r>
    </w:p>
    <w:p w14:paraId="148F943B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CarrierSelectRouting</w:t>
      </w:r>
      <w:proofErr w:type="spellEnd"/>
      <w:r>
        <w:rPr>
          <w:noProof w:val="0"/>
        </w:rPr>
        <w:t>,</w:t>
      </w:r>
    </w:p>
    <w:p w14:paraId="6336588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36EE01C3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FEIdentifierList</w:t>
      </w:r>
      <w:proofErr w:type="spellEnd"/>
      <w:r>
        <w:rPr>
          <w:noProof w:val="0"/>
        </w:rPr>
        <w:t>,</w:t>
      </w:r>
    </w:p>
    <w:p w14:paraId="63C678D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5015E81B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IMSCommunicationServiceIdentifier</w:t>
      </w:r>
      <w:proofErr w:type="spellEnd"/>
      <w:r>
        <w:rPr>
          <w:noProof w:val="0"/>
        </w:rPr>
        <w:t>,</w:t>
      </w:r>
    </w:p>
    <w:p w14:paraId="73762926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IMSNodeFunctionality</w:t>
      </w:r>
      <w:proofErr w:type="spellEnd"/>
      <w:r>
        <w:rPr>
          <w:noProof w:val="0"/>
        </w:rPr>
        <w:t>,</w:t>
      </w:r>
    </w:p>
    <w:p w14:paraId="171592B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>,</w:t>
      </w:r>
    </w:p>
    <w:p w14:paraId="31AB20EC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D1AC36C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>,</w:t>
      </w:r>
    </w:p>
    <w:p w14:paraId="56C7B6D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>,</w:t>
      </w:r>
    </w:p>
    <w:p w14:paraId="46BF11B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ListOfReasonHeader</w:t>
      </w:r>
      <w:proofErr w:type="spellEnd"/>
      <w:r>
        <w:rPr>
          <w:noProof w:val="0"/>
        </w:rPr>
        <w:t>,</w:t>
      </w:r>
    </w:p>
    <w:p w14:paraId="2B1702EE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MessageBody</w:t>
      </w:r>
      <w:proofErr w:type="spellEnd"/>
      <w:r>
        <w:rPr>
          <w:noProof w:val="0"/>
        </w:rPr>
        <w:t>,</w:t>
      </w:r>
    </w:p>
    <w:p w14:paraId="2CD8247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7AFB2E42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>,</w:t>
      </w:r>
    </w:p>
    <w:p w14:paraId="112A9C0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2AB1852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774DE84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02D40392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>,</w:t>
      </w:r>
    </w:p>
    <w:p w14:paraId="1A99B88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1649E221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SessionPriority</w:t>
      </w:r>
      <w:proofErr w:type="spellEnd"/>
      <w:r>
        <w:rPr>
          <w:noProof w:val="0"/>
        </w:rPr>
        <w:t>,</w:t>
      </w:r>
    </w:p>
    <w:p w14:paraId="2B74BB7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SIPEventType</w:t>
      </w:r>
      <w:proofErr w:type="spellEnd"/>
      <w:r>
        <w:rPr>
          <w:noProof w:val="0"/>
        </w:rPr>
        <w:t>,</w:t>
      </w:r>
    </w:p>
    <w:p w14:paraId="3849B0C2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TADIdentifier</w:t>
      </w:r>
      <w:proofErr w:type="spellEnd"/>
      <w:r>
        <w:rPr>
          <w:noProof w:val="0"/>
        </w:rPr>
        <w:t>,</w:t>
      </w:r>
    </w:p>
    <w:p w14:paraId="7E0ED019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>,</w:t>
      </w:r>
    </w:p>
    <w:p w14:paraId="1952562E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TransmissionMedium</w:t>
      </w:r>
      <w:proofErr w:type="spellEnd"/>
      <w:r>
        <w:rPr>
          <w:noProof w:val="0"/>
        </w:rPr>
        <w:t>,</w:t>
      </w:r>
    </w:p>
    <w:p w14:paraId="06C0E95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TrunkGroupID</w:t>
      </w:r>
      <w:proofErr w:type="spellEnd"/>
    </w:p>
    <w:p w14:paraId="31C5A00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version2 (1)}</w:t>
      </w:r>
    </w:p>
    <w:p w14:paraId="05980C93" w14:textId="77777777" w:rsidR="00C20334" w:rsidRDefault="00C20334" w:rsidP="00C20334">
      <w:pPr>
        <w:pStyle w:val="PL"/>
        <w:rPr>
          <w:noProof w:val="0"/>
        </w:rPr>
      </w:pPr>
    </w:p>
    <w:p w14:paraId="35271E72" w14:textId="77777777" w:rsidR="00C20334" w:rsidRDefault="00C20334" w:rsidP="00C20334">
      <w:pPr>
        <w:pStyle w:val="PL"/>
        <w:rPr>
          <w:noProof w:val="0"/>
        </w:rPr>
      </w:pPr>
    </w:p>
    <w:p w14:paraId="38C7DA5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;</w:t>
      </w:r>
    </w:p>
    <w:p w14:paraId="6610677D" w14:textId="77777777" w:rsidR="00C20334" w:rsidRDefault="00C20334" w:rsidP="00C20334">
      <w:pPr>
        <w:pStyle w:val="PL"/>
        <w:rPr>
          <w:noProof w:val="0"/>
        </w:rPr>
      </w:pPr>
    </w:p>
    <w:p w14:paraId="1E5F1A7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41877BA8" w14:textId="77777777" w:rsidR="00C20334" w:rsidRDefault="00C20334" w:rsidP="00C2033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059FC4D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5D4FE3D1" w14:textId="77777777" w:rsidR="00C20334" w:rsidRDefault="00C20334" w:rsidP="00C20334">
      <w:pPr>
        <w:pStyle w:val="PL"/>
        <w:rPr>
          <w:noProof w:val="0"/>
        </w:rPr>
      </w:pPr>
    </w:p>
    <w:p w14:paraId="5CE3B618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26CDA98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3AECC48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83D5DB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554219E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63E9025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7D0AD53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3A349A6" w14:textId="77777777" w:rsidR="00C20334" w:rsidRDefault="00C20334" w:rsidP="00C20334">
      <w:pPr>
        <w:pStyle w:val="PL"/>
        <w:rPr>
          <w:noProof w:val="0"/>
        </w:rPr>
      </w:pPr>
    </w:p>
    <w:p w14:paraId="4A4D19AE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DF00C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82DA09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976B9F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5AC81A6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9A9E91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660D58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BEB72C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329F2FF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0009B6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256BBD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471503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A1F4CC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DD0953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5F8C6D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43F186A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3C8100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4D1CE34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84897E6" w14:textId="77777777" w:rsidR="00C20334" w:rsidRDefault="00C20334" w:rsidP="00C2033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43F842B9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62489D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62C83C9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6C95E0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27E41D" w14:textId="77777777" w:rsidR="00C20334" w:rsidRPr="00802878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23671CA1" w14:textId="77777777" w:rsidR="00C20334" w:rsidRDefault="00C20334" w:rsidP="00C2033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5C21C2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42BE47C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8D467B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279AFFAB" w14:textId="77777777" w:rsidR="00C20334" w:rsidRDefault="00C20334" w:rsidP="00C2033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04EFB1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103957E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318AF172" w14:textId="77777777" w:rsidR="00C20334" w:rsidRPr="00802878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3A5D6F37" w14:textId="77777777" w:rsidR="00C20334" w:rsidRDefault="00C20334" w:rsidP="00C20334">
      <w:pPr>
        <w:pStyle w:val="PL"/>
        <w:rPr>
          <w:noProof w:val="0"/>
        </w:rPr>
      </w:pPr>
    </w:p>
    <w:p w14:paraId="2D8071C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39A1FEF" w14:textId="77777777" w:rsidR="00C20334" w:rsidRDefault="00C20334" w:rsidP="00C20334">
      <w:pPr>
        <w:pStyle w:val="PL"/>
        <w:rPr>
          <w:noProof w:val="0"/>
        </w:rPr>
      </w:pPr>
    </w:p>
    <w:p w14:paraId="3AC7ED9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22F28490" w14:textId="77777777" w:rsidR="00C20334" w:rsidRDefault="00C20334" w:rsidP="00C2033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CD43F7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05935FB9" w14:textId="77777777" w:rsidR="00C20334" w:rsidRDefault="00C20334" w:rsidP="00C20334">
      <w:pPr>
        <w:pStyle w:val="PL"/>
        <w:rPr>
          <w:noProof w:val="0"/>
        </w:rPr>
      </w:pPr>
    </w:p>
    <w:p w14:paraId="01CBE51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621907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0B09DB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229E8C6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77DE2D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3739F7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5B9071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65126F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2509B0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9578E4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EFAA2A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03F68A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6B9E325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EFE40D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B0A877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DFAE64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D5FE3D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12B3961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E9240E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BCFE4F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1906AF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C637FC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029180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038AD92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0BA3BA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38F919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35D14DD6" w14:textId="77777777" w:rsidR="00C20334" w:rsidRDefault="00C20334" w:rsidP="00C2033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9A3D302" w14:textId="77777777" w:rsidR="00C20334" w:rsidRDefault="00C20334" w:rsidP="00C2033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CE2BA28" w14:textId="77777777" w:rsidR="00C20334" w:rsidRDefault="00C20334" w:rsidP="00C2033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0C86D9" w14:textId="77777777" w:rsidR="00C20334" w:rsidRDefault="00C20334" w:rsidP="00C2033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89DDF0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B8262E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4199FF9" w14:textId="77777777" w:rsidR="00C20334" w:rsidRDefault="00C20334" w:rsidP="00C20334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361ADBB0" w14:textId="77777777" w:rsidR="00C20334" w:rsidRPr="0009176B" w:rsidRDefault="00C20334" w:rsidP="00C2033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3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3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3F6ACCAC" w14:textId="77777777" w:rsidR="00C20334" w:rsidRPr="00750C70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bookmarkStart w:id="14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4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7F3AC53D" w14:textId="77777777" w:rsidR="00C20334" w:rsidRDefault="00C20334" w:rsidP="00C20334">
      <w:pPr>
        <w:pStyle w:val="PL"/>
      </w:pPr>
      <w:r>
        <w:rPr>
          <w:noProof w:val="0"/>
        </w:rPr>
        <w:tab/>
      </w:r>
      <w:bookmarkStart w:id="15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5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0CAD9E70" w14:textId="77777777" w:rsidR="00C20334" w:rsidRDefault="00C20334" w:rsidP="00C20334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7BA3EA1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5A58E93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1FF7FA4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RedundantTransmissionType</w:t>
      </w:r>
      <w:proofErr w:type="spellEnd"/>
      <w:r>
        <w:rPr>
          <w:noProof w:val="0"/>
        </w:rPr>
        <w:t xml:space="preserve"> OPTIONAL,</w:t>
      </w:r>
    </w:p>
    <w:p w14:paraId="0748ABE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PDUSessionPairID</w:t>
      </w:r>
      <w:proofErr w:type="spellEnd"/>
      <w:r>
        <w:rPr>
          <w:noProof w:val="0"/>
        </w:rPr>
        <w:t xml:space="preserve"> OPTIONAL,</w:t>
      </w:r>
    </w:p>
    <w:p w14:paraId="09F8061B" w14:textId="77777777" w:rsidR="00C20334" w:rsidRDefault="00C20334" w:rsidP="00C20334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[39]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0EE1F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proofErr w:type="spellStart"/>
      <w:r>
        <w:rPr>
          <w:noProof w:val="0"/>
        </w:rPr>
        <w:t>Three</w:t>
      </w:r>
      <w:r>
        <w:t>GPPUserLocationTime</w:t>
      </w:r>
      <w:proofErr w:type="spellEnd"/>
      <w:r>
        <w:tab/>
      </w:r>
      <w:r>
        <w:rPr>
          <w:noProof w:val="0"/>
        </w:rPr>
        <w:t xml:space="preserve">[40]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FFCEB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</w:t>
      </w:r>
      <w:r>
        <w:rPr>
          <w:rFonts w:cs="Courier New"/>
          <w:szCs w:val="16"/>
        </w:rPr>
        <w:t>osMonitoringReport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74AA4AB2" w14:textId="77777777" w:rsidR="00C20334" w:rsidRPr="00750C70" w:rsidRDefault="00C20334" w:rsidP="00C20334">
      <w:pPr>
        <w:pStyle w:val="PL"/>
        <w:rPr>
          <w:noProof w:val="0"/>
        </w:rPr>
      </w:pPr>
    </w:p>
    <w:p w14:paraId="4400976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5BD5DA6" w14:textId="77777777" w:rsidR="00C20334" w:rsidRDefault="00C20334" w:rsidP="00C20334">
      <w:pPr>
        <w:pStyle w:val="PL"/>
        <w:rPr>
          <w:noProof w:val="0"/>
        </w:rPr>
      </w:pPr>
    </w:p>
    <w:p w14:paraId="2CBEA69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290996F2" w14:textId="77777777" w:rsidR="00C20334" w:rsidRDefault="00C20334" w:rsidP="00C20334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FF07C35" w14:textId="77777777" w:rsidR="00C20334" w:rsidRDefault="00C20334" w:rsidP="00C20334">
      <w:pPr>
        <w:pStyle w:val="PL"/>
        <w:rPr>
          <w:noProof w:val="0"/>
        </w:rPr>
      </w:pPr>
    </w:p>
    <w:p w14:paraId="77D9E33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CEF3083" w14:textId="77777777" w:rsidR="00C20334" w:rsidRDefault="00C20334" w:rsidP="00C20334">
      <w:pPr>
        <w:pStyle w:val="PL"/>
        <w:rPr>
          <w:noProof w:val="0"/>
        </w:rPr>
      </w:pPr>
    </w:p>
    <w:p w14:paraId="7F2508F2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AD539C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7115751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5F3A7E6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20FF6F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1982D28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4AD43D1E" w14:textId="77777777" w:rsidR="00C20334" w:rsidRDefault="00C20334" w:rsidP="00C20334">
      <w:pPr>
        <w:pStyle w:val="PL"/>
        <w:rPr>
          <w:noProof w:val="0"/>
        </w:rPr>
      </w:pPr>
    </w:p>
    <w:p w14:paraId="4B399631" w14:textId="77777777" w:rsidR="00C20334" w:rsidRDefault="00C20334" w:rsidP="00C20334">
      <w:pPr>
        <w:pStyle w:val="PL"/>
        <w:rPr>
          <w:noProof w:val="0"/>
        </w:rPr>
      </w:pPr>
    </w:p>
    <w:p w14:paraId="7B43BE0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0DDDF6B" w14:textId="77777777" w:rsidR="00C20334" w:rsidRDefault="00C20334" w:rsidP="00C2033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AD0F3C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0D25B08E" w14:textId="77777777" w:rsidR="00C20334" w:rsidRDefault="00C20334" w:rsidP="00C20334">
      <w:pPr>
        <w:pStyle w:val="PL"/>
        <w:rPr>
          <w:noProof w:val="0"/>
        </w:rPr>
      </w:pPr>
    </w:p>
    <w:p w14:paraId="79F2EA16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70B382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4768BF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2E32039" w14:textId="77777777" w:rsidR="00C20334" w:rsidRDefault="00C20334" w:rsidP="00C2033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E5800B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4120A72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CB8627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8A597D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3BFDB1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243F69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457C96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6D690B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07AB8F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3F159DB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B5036B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F50F8E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3068B21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B8615B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1FB1D9D" w14:textId="77777777" w:rsidR="00C20334" w:rsidRDefault="00C20334" w:rsidP="00C2033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9ABE29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1221349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1EEB6E5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F5694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09D5C3C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8C49F7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A26102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0145F73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742AC7E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8440CF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5B129B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089ABCE9" w14:textId="77777777" w:rsidR="00C20334" w:rsidRDefault="00C20334" w:rsidP="00C20334">
      <w:pPr>
        <w:pStyle w:val="PL"/>
        <w:rPr>
          <w:noProof w:val="0"/>
        </w:rPr>
      </w:pPr>
    </w:p>
    <w:p w14:paraId="334DDF2F" w14:textId="77777777" w:rsidR="00C20334" w:rsidRDefault="00C20334" w:rsidP="00C2033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D77CBD1" w14:textId="77777777" w:rsidR="00C20334" w:rsidRDefault="00C20334" w:rsidP="00C20334">
      <w:pPr>
        <w:pStyle w:val="PL"/>
        <w:rPr>
          <w:noProof w:val="0"/>
        </w:rPr>
      </w:pPr>
    </w:p>
    <w:p w14:paraId="07D2DE2E" w14:textId="77777777" w:rsidR="00C20334" w:rsidRDefault="00C20334" w:rsidP="00C20334">
      <w:pPr>
        <w:pStyle w:val="PL"/>
        <w:rPr>
          <w:noProof w:val="0"/>
        </w:rPr>
      </w:pPr>
    </w:p>
    <w:p w14:paraId="3FA2489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4FC81722" w14:textId="77777777" w:rsidR="00C20334" w:rsidRDefault="00C20334" w:rsidP="00C20334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4A2C4F5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20ED7EB9" w14:textId="77777777" w:rsidR="00C20334" w:rsidRDefault="00C20334" w:rsidP="00C20334">
      <w:pPr>
        <w:pStyle w:val="PL"/>
        <w:rPr>
          <w:noProof w:val="0"/>
        </w:rPr>
      </w:pPr>
    </w:p>
    <w:p w14:paraId="5223542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0611B7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866706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2CF2FBA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00AD2684" w14:textId="77777777" w:rsidR="00C20334" w:rsidRDefault="00C20334" w:rsidP="00C2033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0DAB383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C97B06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625652E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4B6C86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1331D2A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96B515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251B8BE9" w14:textId="77777777" w:rsidR="00C20334" w:rsidRDefault="00C20334" w:rsidP="00C20334">
      <w:pPr>
        <w:pStyle w:val="PL"/>
        <w:rPr>
          <w:noProof w:val="0"/>
        </w:rPr>
      </w:pPr>
    </w:p>
    <w:p w14:paraId="2CD32A4F" w14:textId="77777777" w:rsidR="00C20334" w:rsidRDefault="00C20334" w:rsidP="00C2033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C0AE92C" w14:textId="77777777" w:rsidR="00C20334" w:rsidRDefault="00C20334" w:rsidP="00C20334">
      <w:pPr>
        <w:pStyle w:val="PL"/>
        <w:rPr>
          <w:noProof w:val="0"/>
          <w:lang w:val="en-US"/>
        </w:rPr>
      </w:pPr>
    </w:p>
    <w:p w14:paraId="09A019F9" w14:textId="77777777" w:rsidR="00C20334" w:rsidRDefault="00C20334" w:rsidP="00C20334">
      <w:pPr>
        <w:pStyle w:val="PL"/>
        <w:rPr>
          <w:noProof w:val="0"/>
        </w:rPr>
      </w:pPr>
    </w:p>
    <w:p w14:paraId="5E1128E4" w14:textId="77777777" w:rsidR="00C20334" w:rsidRPr="00847269" w:rsidRDefault="00C20334" w:rsidP="00C2033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35A9EF3" w14:textId="77777777" w:rsidR="00C20334" w:rsidRPr="00676AE0" w:rsidRDefault="00C20334" w:rsidP="00C2033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690AE3D" w14:textId="77777777" w:rsidR="00C20334" w:rsidRPr="00847269" w:rsidRDefault="00C20334" w:rsidP="00C2033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7792B76" w14:textId="77777777" w:rsidR="00C20334" w:rsidRDefault="00C20334" w:rsidP="00C20334">
      <w:pPr>
        <w:pStyle w:val="PL"/>
        <w:rPr>
          <w:noProof w:val="0"/>
        </w:rPr>
      </w:pPr>
    </w:p>
    <w:p w14:paraId="4E85046A" w14:textId="77777777" w:rsidR="00C20334" w:rsidRDefault="00C20334" w:rsidP="00C20334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007395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02F887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A93DAA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5374DA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5AB8AA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0F2702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1FC6237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0F4BAA8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64DADC0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B370B1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9B0A34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874D0A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4758C2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C8EAD2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48967E9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08398F6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38FE5FD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27705D6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B279DE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49E2C6B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BED719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7F2B2F9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36CD216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7688125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D35435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F662F02" w14:textId="77777777" w:rsidR="00C20334" w:rsidRDefault="00C20334" w:rsidP="00C20334">
      <w:pPr>
        <w:pStyle w:val="PL"/>
        <w:rPr>
          <w:noProof w:val="0"/>
        </w:rPr>
      </w:pPr>
    </w:p>
    <w:p w14:paraId="6E2652F7" w14:textId="77777777" w:rsidR="00C20334" w:rsidRDefault="00C20334" w:rsidP="00C20334">
      <w:pPr>
        <w:pStyle w:val="PL"/>
        <w:rPr>
          <w:noProof w:val="0"/>
        </w:rPr>
      </w:pPr>
    </w:p>
    <w:p w14:paraId="4F49B58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9C505BB" w14:textId="77777777" w:rsidR="00C20334" w:rsidRDefault="00C20334" w:rsidP="00C20334">
      <w:pPr>
        <w:pStyle w:val="PL"/>
        <w:rPr>
          <w:noProof w:val="0"/>
        </w:rPr>
      </w:pPr>
    </w:p>
    <w:p w14:paraId="7679B80A" w14:textId="77777777" w:rsidR="00C20334" w:rsidRPr="008E7E46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696410F" w14:textId="77777777" w:rsidR="00C20334" w:rsidRDefault="00C20334" w:rsidP="00C2033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D4AA5CE" w14:textId="77777777" w:rsidR="00C20334" w:rsidRPr="008E7E46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3C7A301" w14:textId="77777777" w:rsidR="00C20334" w:rsidRDefault="00C20334" w:rsidP="00C20334">
      <w:pPr>
        <w:pStyle w:val="PL"/>
        <w:rPr>
          <w:noProof w:val="0"/>
        </w:rPr>
      </w:pPr>
    </w:p>
    <w:p w14:paraId="4CC54F07" w14:textId="77777777" w:rsidR="00C20334" w:rsidRDefault="00C20334" w:rsidP="00C20334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875AE8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65B4B1C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6015F9F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62423B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37A33C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220A05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8B44E6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282F7CC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40D20E0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5571A79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43745C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77C37F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37C98D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E001ED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5ACC4F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00C6ED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804789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E93B7FC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4062B0C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7BAE1F6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61F8C86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202C102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5754724" w14:textId="77777777" w:rsidR="00C20334" w:rsidRDefault="00C20334" w:rsidP="00C20334">
      <w:pPr>
        <w:pStyle w:val="PL"/>
        <w:rPr>
          <w:noProof w:val="0"/>
        </w:rPr>
      </w:pPr>
    </w:p>
    <w:p w14:paraId="0F372425" w14:textId="77777777" w:rsidR="00C20334" w:rsidRDefault="00C20334" w:rsidP="00C20334">
      <w:pPr>
        <w:pStyle w:val="PL"/>
        <w:rPr>
          <w:noProof w:val="0"/>
        </w:rPr>
      </w:pPr>
    </w:p>
    <w:p w14:paraId="517260C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BF79B1F" w14:textId="77777777" w:rsidR="00C20334" w:rsidRPr="009F5A10" w:rsidRDefault="00C20334" w:rsidP="00C20334">
      <w:pPr>
        <w:pStyle w:val="PL"/>
        <w:spacing w:line="0" w:lineRule="atLeast"/>
        <w:rPr>
          <w:noProof w:val="0"/>
          <w:snapToGrid w:val="0"/>
        </w:rPr>
      </w:pPr>
    </w:p>
    <w:p w14:paraId="5506AC28" w14:textId="77777777" w:rsidR="00C20334" w:rsidRDefault="00C20334" w:rsidP="00C20334">
      <w:pPr>
        <w:pStyle w:val="PL"/>
        <w:rPr>
          <w:noProof w:val="0"/>
        </w:rPr>
      </w:pPr>
    </w:p>
    <w:p w14:paraId="7C0767B3" w14:textId="77777777" w:rsidR="00C20334" w:rsidRPr="008E7E46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32230D1" w14:textId="77777777" w:rsidR="00C20334" w:rsidRDefault="00C20334" w:rsidP="00C2033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1B7A642" w14:textId="77777777" w:rsidR="00C20334" w:rsidRPr="008E7E46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D71EDC5" w14:textId="77777777" w:rsidR="00C20334" w:rsidRDefault="00C20334" w:rsidP="00C20334">
      <w:pPr>
        <w:pStyle w:val="PL"/>
        <w:rPr>
          <w:noProof w:val="0"/>
        </w:rPr>
      </w:pPr>
    </w:p>
    <w:p w14:paraId="26BB7676" w14:textId="77777777" w:rsidR="00C20334" w:rsidRDefault="00C20334" w:rsidP="00C20334">
      <w:pPr>
        <w:pStyle w:val="PL"/>
        <w:rPr>
          <w:noProof w:val="0"/>
        </w:rPr>
      </w:pPr>
    </w:p>
    <w:p w14:paraId="00BC42D2" w14:textId="77777777" w:rsidR="00C20334" w:rsidRDefault="00C20334" w:rsidP="00C20334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5C1D5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5DFB05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017D9F7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5BCDE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BF80FA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67D906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A1A6AC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127E610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155E21F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574AC0D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9D4374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D5A0D8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52C54F8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7689C2D0" w14:textId="77777777" w:rsidR="00C20334" w:rsidRDefault="00C20334" w:rsidP="00C20334">
      <w:pPr>
        <w:pStyle w:val="PL"/>
        <w:rPr>
          <w:noProof w:val="0"/>
        </w:rPr>
      </w:pPr>
      <w:bookmarkStart w:id="16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16"/>
    </w:p>
    <w:p w14:paraId="1E03A9AA" w14:textId="77777777" w:rsidR="00C20334" w:rsidRPr="000637CA" w:rsidRDefault="00C20334" w:rsidP="00C20334">
      <w:pPr>
        <w:pStyle w:val="PL"/>
        <w:rPr>
          <w:noProof w:val="0"/>
        </w:rPr>
      </w:pPr>
    </w:p>
    <w:p w14:paraId="0D909B3A" w14:textId="77777777" w:rsidR="00C20334" w:rsidRPr="000637CA" w:rsidRDefault="00C20334" w:rsidP="00C20334">
      <w:pPr>
        <w:pStyle w:val="PL"/>
        <w:rPr>
          <w:noProof w:val="0"/>
        </w:rPr>
      </w:pPr>
    </w:p>
    <w:p w14:paraId="7F9FC9F2" w14:textId="77777777" w:rsidR="00C20334" w:rsidRPr="0009176B" w:rsidRDefault="00C20334" w:rsidP="00C20334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0134CDD" w14:textId="77777777" w:rsidR="00C20334" w:rsidRDefault="00C20334" w:rsidP="00C20334">
      <w:pPr>
        <w:pStyle w:val="PL"/>
        <w:rPr>
          <w:noProof w:val="0"/>
          <w:lang w:val="en-US"/>
        </w:rPr>
      </w:pPr>
    </w:p>
    <w:p w14:paraId="6F788F2D" w14:textId="77777777" w:rsidR="00C20334" w:rsidRPr="0009176B" w:rsidRDefault="00C20334" w:rsidP="00C20334">
      <w:pPr>
        <w:pStyle w:val="PL"/>
        <w:rPr>
          <w:noProof w:val="0"/>
          <w:lang w:val="en-US"/>
        </w:rPr>
      </w:pPr>
    </w:p>
    <w:p w14:paraId="7F19A9D4" w14:textId="77777777" w:rsidR="00C20334" w:rsidRPr="008E7E46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6952D38" w14:textId="77777777" w:rsidR="00C20334" w:rsidRDefault="00C20334" w:rsidP="00C2033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3F472EA" w14:textId="77777777" w:rsidR="00C20334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E97658" w14:textId="77777777" w:rsidR="00C20334" w:rsidRDefault="00C20334" w:rsidP="00C20334">
      <w:pPr>
        <w:pStyle w:val="PL"/>
        <w:rPr>
          <w:noProof w:val="0"/>
        </w:rPr>
      </w:pPr>
    </w:p>
    <w:p w14:paraId="2E6DC0D9" w14:textId="77777777" w:rsidR="00C20334" w:rsidRDefault="00C20334" w:rsidP="00C20334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38C051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6DAD4A4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2C06913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12FD5FD2" w14:textId="77777777" w:rsidR="00C20334" w:rsidRPr="00750C70" w:rsidRDefault="00C20334" w:rsidP="00C20334">
      <w:pPr>
        <w:pStyle w:val="PL"/>
        <w:rPr>
          <w:noProof w:val="0"/>
        </w:rPr>
      </w:pPr>
    </w:p>
    <w:p w14:paraId="1D51AC4B" w14:textId="77777777" w:rsidR="00C20334" w:rsidRPr="00750C70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14B8B24" w14:textId="77777777" w:rsidR="00C20334" w:rsidRPr="00750C70" w:rsidRDefault="00C20334" w:rsidP="00C20334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2A25D260" w14:textId="77777777" w:rsidR="00C20334" w:rsidRPr="00750C70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8046EBE" w14:textId="77777777" w:rsidR="00C20334" w:rsidRPr="00750C70" w:rsidRDefault="00C20334" w:rsidP="00C20334">
      <w:pPr>
        <w:pStyle w:val="PL"/>
        <w:rPr>
          <w:noProof w:val="0"/>
        </w:rPr>
      </w:pPr>
    </w:p>
    <w:p w14:paraId="2D19158A" w14:textId="77777777" w:rsidR="00C20334" w:rsidRPr="00750C70" w:rsidRDefault="00C20334" w:rsidP="00C20334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365C108C" w14:textId="77777777" w:rsidR="00C20334" w:rsidRPr="00750C70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04F3944B" w14:textId="77777777" w:rsidR="00C20334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F8CB506" w14:textId="77777777" w:rsidR="00C20334" w:rsidRPr="00161681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4096E5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DBAEB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EC98C0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50DA63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7AE2BE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FD6FEE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FECB4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0AC91BF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60429CE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68A69B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707625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155301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2C221BC6" w14:textId="77777777" w:rsidR="00C20334" w:rsidRDefault="00C20334" w:rsidP="00C2033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39050B9" w14:textId="77777777" w:rsidR="00C20334" w:rsidRDefault="00C20334" w:rsidP="00C2033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275A239" w14:textId="77777777" w:rsidR="00C20334" w:rsidRDefault="00C20334" w:rsidP="00C20334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5DD3674" w14:textId="77777777" w:rsidR="00C20334" w:rsidRDefault="00C20334" w:rsidP="00C2033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27EE08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5877589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758EFE6F" w14:textId="77777777" w:rsidR="00C20334" w:rsidRDefault="00C20334" w:rsidP="00C20334">
      <w:pPr>
        <w:pStyle w:val="PL"/>
        <w:rPr>
          <w:noProof w:val="0"/>
        </w:rPr>
      </w:pPr>
    </w:p>
    <w:p w14:paraId="09C3EE26" w14:textId="77777777" w:rsidR="00C20334" w:rsidRDefault="00C20334" w:rsidP="00C20334">
      <w:pPr>
        <w:pStyle w:val="PL"/>
        <w:rPr>
          <w:noProof w:val="0"/>
        </w:rPr>
      </w:pPr>
    </w:p>
    <w:p w14:paraId="3C93EB2A" w14:textId="77777777" w:rsidR="00C20334" w:rsidRPr="007D36FE" w:rsidRDefault="00C20334" w:rsidP="00C20334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1B18F6A" w14:textId="77777777" w:rsidR="00C20334" w:rsidRPr="007F2035" w:rsidRDefault="00C20334" w:rsidP="00C20334">
      <w:pPr>
        <w:pStyle w:val="PL"/>
        <w:rPr>
          <w:noProof w:val="0"/>
          <w:lang w:val="en-US"/>
        </w:rPr>
      </w:pPr>
    </w:p>
    <w:p w14:paraId="63D79139" w14:textId="77777777" w:rsidR="00C20334" w:rsidRPr="008E7E46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EB2EFE" w14:textId="77777777" w:rsidR="00C20334" w:rsidRDefault="00C20334" w:rsidP="00C2033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C76A6B4" w14:textId="77777777" w:rsidR="00C20334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E63ED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205130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7B7960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6902B9D8" w14:textId="77777777" w:rsidR="00C20334" w:rsidRPr="008E7E46" w:rsidRDefault="00C20334" w:rsidP="00C20334">
      <w:pPr>
        <w:pStyle w:val="PL"/>
        <w:rPr>
          <w:noProof w:val="0"/>
        </w:rPr>
      </w:pPr>
    </w:p>
    <w:p w14:paraId="28A07B9F" w14:textId="77777777" w:rsidR="00C20334" w:rsidRDefault="00C20334" w:rsidP="00C20334">
      <w:pPr>
        <w:pStyle w:val="PL"/>
        <w:rPr>
          <w:noProof w:val="0"/>
        </w:rPr>
      </w:pPr>
    </w:p>
    <w:p w14:paraId="2FB348AC" w14:textId="77777777" w:rsidR="00C20334" w:rsidRDefault="00C20334" w:rsidP="00C20334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F7B40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38C1ECD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2A904A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925164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ED4427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006A13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96316C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96E277E" w14:textId="77777777" w:rsidR="00C20334" w:rsidRDefault="00C20334" w:rsidP="00C20334">
      <w:pPr>
        <w:pStyle w:val="PL"/>
        <w:rPr>
          <w:noProof w:val="0"/>
        </w:rPr>
      </w:pPr>
    </w:p>
    <w:p w14:paraId="61EDC151" w14:textId="77777777" w:rsidR="00C20334" w:rsidRDefault="00C20334" w:rsidP="00C20334">
      <w:pPr>
        <w:pStyle w:val="PL"/>
        <w:rPr>
          <w:noProof w:val="0"/>
          <w:lang w:val="en-US"/>
        </w:rPr>
      </w:pPr>
    </w:p>
    <w:p w14:paraId="791E1F13" w14:textId="77777777" w:rsidR="00C20334" w:rsidRPr="002C5DEF" w:rsidRDefault="00C20334" w:rsidP="00C20334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39B240D" w14:textId="77777777" w:rsidR="00C20334" w:rsidRDefault="00C20334" w:rsidP="00C20334">
      <w:pPr>
        <w:pStyle w:val="PL"/>
        <w:rPr>
          <w:noProof w:val="0"/>
        </w:rPr>
      </w:pPr>
    </w:p>
    <w:p w14:paraId="41C2BBD9" w14:textId="77777777" w:rsidR="00C20334" w:rsidRPr="007F2035" w:rsidRDefault="00C20334" w:rsidP="00C20334">
      <w:pPr>
        <w:pStyle w:val="PL"/>
        <w:rPr>
          <w:noProof w:val="0"/>
          <w:lang w:val="en-US"/>
        </w:rPr>
      </w:pPr>
    </w:p>
    <w:p w14:paraId="66AD455A" w14:textId="77777777" w:rsidR="00C20334" w:rsidRPr="008E7E46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04A7F83" w14:textId="77777777" w:rsidR="00C20334" w:rsidRDefault="00C20334" w:rsidP="00C2033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650A9B0E" w14:textId="77777777" w:rsidR="00C20334" w:rsidRDefault="00C20334" w:rsidP="00C2033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2EB597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9D38A2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43682AA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0E380CFA" w14:textId="77777777" w:rsidR="00C20334" w:rsidRPr="008E7E46" w:rsidRDefault="00C20334" w:rsidP="00C20334">
      <w:pPr>
        <w:pStyle w:val="PL"/>
        <w:rPr>
          <w:noProof w:val="0"/>
        </w:rPr>
      </w:pPr>
    </w:p>
    <w:p w14:paraId="175685ED" w14:textId="77777777" w:rsidR="00C20334" w:rsidRDefault="00C20334" w:rsidP="00C20334">
      <w:pPr>
        <w:pStyle w:val="PL"/>
        <w:rPr>
          <w:noProof w:val="0"/>
        </w:rPr>
      </w:pPr>
    </w:p>
    <w:p w14:paraId="6D5C83ED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3E091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3EFAA13" w14:textId="77777777" w:rsidR="00C20334" w:rsidRDefault="00C20334" w:rsidP="00C20334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SupplService</w:t>
      </w:r>
      <w:proofErr w:type="spellEnd"/>
      <w:r>
        <w:t xml:space="preserve"> </w:t>
      </w:r>
      <w:r w:rsidRPr="00E349B5">
        <w:rPr>
          <w:noProof w:val="0"/>
        </w:rPr>
        <w:t>OPTIONAL</w:t>
      </w:r>
    </w:p>
    <w:p w14:paraId="6C5C51E6" w14:textId="77777777" w:rsidR="00C20334" w:rsidRPr="00C772D7" w:rsidRDefault="00C20334" w:rsidP="00C20334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2CBECAD5" w14:textId="77777777" w:rsidR="00C20334" w:rsidRPr="00C772D7" w:rsidRDefault="00C20334" w:rsidP="00C20334">
      <w:pPr>
        <w:pStyle w:val="PL"/>
        <w:rPr>
          <w:lang w:val="fr-FR"/>
        </w:rPr>
      </w:pPr>
    </w:p>
    <w:p w14:paraId="2E7824F9" w14:textId="77777777" w:rsidR="00C20334" w:rsidRDefault="00C20334" w:rsidP="00C20334">
      <w:pPr>
        <w:pStyle w:val="PL"/>
        <w:rPr>
          <w:noProof w:val="0"/>
          <w:lang w:val="en-US"/>
        </w:rPr>
      </w:pPr>
    </w:p>
    <w:p w14:paraId="522F24E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5A7471F" w14:textId="77777777" w:rsidR="00C20334" w:rsidRDefault="00C20334" w:rsidP="00C20334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2D60599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645A9E7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037F4C6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45A2ABD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0CA809B7" w14:textId="77777777" w:rsidR="00C20334" w:rsidRDefault="00C20334" w:rsidP="00C20334">
      <w:pPr>
        <w:pStyle w:val="PL"/>
        <w:rPr>
          <w:noProof w:val="0"/>
        </w:rPr>
      </w:pPr>
    </w:p>
    <w:p w14:paraId="25896F73" w14:textId="77777777" w:rsidR="00C20334" w:rsidRDefault="00C20334" w:rsidP="00C20334">
      <w:pPr>
        <w:pStyle w:val="PL"/>
        <w:rPr>
          <w:noProof w:val="0"/>
        </w:rPr>
      </w:pPr>
    </w:p>
    <w:p w14:paraId="24854A92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8A9AE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686678C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3E34156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6F24EEB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76E709C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86FA1D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0D9F862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BEA34A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2F1A94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2BF7E9C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ISUPCause</w:t>
      </w:r>
      <w:proofErr w:type="spellEnd"/>
      <w:r>
        <w:rPr>
          <w:noProof w:val="0"/>
        </w:rPr>
        <w:t xml:space="preserve"> OPTIONAL,</w:t>
      </w:r>
    </w:p>
    <w:p w14:paraId="60CF463C" w14:textId="77777777" w:rsidR="00C20334" w:rsidRDefault="00C20334" w:rsidP="00C20334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AC663B0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  <w:lang w:eastAsia="zh-CN"/>
        </w:rPr>
        <w:t xml:space="preserve"> OPTIONAL,</w:t>
      </w:r>
    </w:p>
    <w:p w14:paraId="77EAFC0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proofErr w:type="spellStart"/>
      <w:r>
        <w:rPr>
          <w:noProof w:val="0"/>
        </w:rPr>
        <w:t>MSCAddress</w:t>
      </w:r>
      <w:proofErr w:type="spellEnd"/>
      <w:r>
        <w:rPr>
          <w:noProof w:val="0"/>
          <w:lang w:eastAsia="zh-CN"/>
        </w:rPr>
        <w:t xml:space="preserve"> OPTIONAL,</w:t>
      </w:r>
    </w:p>
    <w:p w14:paraId="0CD36F04" w14:textId="77777777" w:rsidR="00C20334" w:rsidRDefault="00C20334" w:rsidP="00C20334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2656913F" w14:textId="77777777" w:rsidR="00C20334" w:rsidRDefault="00C20334" w:rsidP="00C20334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620ED87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SessionPriority</w:t>
      </w:r>
      <w:proofErr w:type="spellEnd"/>
      <w:r>
        <w:rPr>
          <w:noProof w:val="0"/>
        </w:rPr>
        <w:t xml:space="preserve"> OPTIONAL,</w:t>
      </w:r>
    </w:p>
    <w:p w14:paraId="6E93C22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358CE38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900BDA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NumberPortabilityRouting</w:t>
      </w:r>
      <w:proofErr w:type="spellEnd"/>
      <w:r>
        <w:rPr>
          <w:noProof w:val="0"/>
        </w:rPr>
        <w:t xml:space="preserve"> OPTIONAL,</w:t>
      </w:r>
    </w:p>
    <w:p w14:paraId="2C7992A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carrierSelectRoutingInformation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CarrierSelectRouting</w:t>
      </w:r>
      <w:proofErr w:type="spellEnd"/>
      <w:r>
        <w:rPr>
          <w:noProof w:val="0"/>
        </w:rPr>
        <w:t xml:space="preserve"> OPTIONAL,</w:t>
      </w:r>
    </w:p>
    <w:p w14:paraId="4EFCE85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alternateChargedPartyAddress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576B18B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requestedPartyAddresses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42A10C8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3769CF1D" w14:textId="63C5E52A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calledIdentityChanges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ins w:id="17" w:author="Ericsson" w:date="2022-04-22T09:59:00Z">
        <w:r w:rsidR="001A39A4">
          <w:rPr>
            <w:noProof w:val="0"/>
          </w:rPr>
          <w:t xml:space="preserve">SEQUENCE OF </w:t>
        </w:r>
      </w:ins>
      <w:proofErr w:type="spellStart"/>
      <w:r>
        <w:rPr>
          <w:noProof w:val="0"/>
        </w:rPr>
        <w:t>CalledIdentityChange</w:t>
      </w:r>
      <w:proofErr w:type="spellEnd"/>
      <w:r>
        <w:rPr>
          <w:noProof w:val="0"/>
        </w:rPr>
        <w:t xml:space="preserve"> OPTIONAL,</w:t>
      </w:r>
    </w:p>
    <w:p w14:paraId="713B56F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associatedURIs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ListOfInvolvedParties</w:t>
      </w:r>
      <w:proofErr w:type="spellEnd"/>
      <w:r>
        <w:rPr>
          <w:noProof w:val="0"/>
        </w:rPr>
        <w:t xml:space="preserve"> OPTIONAL,</w:t>
      </w:r>
    </w:p>
    <w:p w14:paraId="0C84FE62" w14:textId="77777777" w:rsidR="00C20334" w:rsidRDefault="00C20334" w:rsidP="00C20334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1F9A64" w14:textId="77777777" w:rsidR="00C20334" w:rsidRDefault="00C20334" w:rsidP="00C20334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ApplicationServersInformation</w:t>
      </w:r>
      <w:proofErr w:type="spellEnd"/>
      <w:r>
        <w:rPr>
          <w:noProof w:val="0"/>
        </w:rPr>
        <w:t xml:space="preserve"> OPTIONAL,</w:t>
      </w:r>
    </w:p>
    <w:p w14:paraId="0872CF4A" w14:textId="77777777" w:rsidR="00C20334" w:rsidRDefault="00C20334" w:rsidP="00C20334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[26] SEQUENCE OF </w:t>
      </w:r>
      <w:proofErr w:type="spellStart"/>
      <w:r>
        <w:rPr>
          <w:noProof w:val="0"/>
        </w:rPr>
        <w:t>InterOperatorIdentifiers</w:t>
      </w:r>
      <w:proofErr w:type="spellEnd"/>
      <w:r>
        <w:rPr>
          <w:noProof w:val="0"/>
        </w:rPr>
        <w:t xml:space="preserve"> OPTIONAL,</w:t>
      </w:r>
    </w:p>
    <w:p w14:paraId="3786FF02" w14:textId="77777777" w:rsidR="00C20334" w:rsidRDefault="00C20334" w:rsidP="00C20334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50F1C13F" w14:textId="77777777" w:rsidR="00C20334" w:rsidRDefault="00C20334" w:rsidP="00C20334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658F7FB3" w14:textId="77777777" w:rsidR="00C20334" w:rsidRDefault="00C20334" w:rsidP="00C20334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OPTIONAL,</w:t>
      </w:r>
    </w:p>
    <w:p w14:paraId="4D22F2DB" w14:textId="77777777" w:rsidR="00C20334" w:rsidRDefault="00C20334" w:rsidP="00C20334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proofErr w:type="spellStart"/>
      <w:r>
        <w:rPr>
          <w:noProof w:val="0"/>
        </w:rPr>
        <w:t>TransitIOILists</w:t>
      </w:r>
      <w:proofErr w:type="spellEnd"/>
      <w:r>
        <w:rPr>
          <w:noProof w:val="0"/>
        </w:rPr>
        <w:t xml:space="preserve"> OPTIONAL,</w:t>
      </w:r>
    </w:p>
    <w:p w14:paraId="50CBACED" w14:textId="77777777" w:rsidR="00C20334" w:rsidRDefault="00C20334" w:rsidP="00C20334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30B5D31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4A7109A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6D8B364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ServedPartyIPAddress</w:t>
      </w:r>
      <w:proofErr w:type="spellEnd"/>
      <w:r>
        <w:rPr>
          <w:noProof w:val="0"/>
        </w:rPr>
        <w:t xml:space="preserve"> OPTIONAL,</w:t>
      </w:r>
    </w:p>
    <w:p w14:paraId="10AD7AD7" w14:textId="77777777" w:rsidR="00C20334" w:rsidRDefault="00C20334" w:rsidP="00C20334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A4E3D2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trunkGroupID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proofErr w:type="spellStart"/>
      <w:r>
        <w:rPr>
          <w:noProof w:val="0"/>
        </w:rPr>
        <w:t>TrunkGroupID</w:t>
      </w:r>
      <w:proofErr w:type="spellEnd"/>
      <w:r>
        <w:rPr>
          <w:noProof w:val="0"/>
        </w:rPr>
        <w:t xml:space="preserve"> OPTIONAL,</w:t>
      </w:r>
    </w:p>
    <w:p w14:paraId="568C0F9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bearerService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TransmissionMedium</w:t>
      </w:r>
      <w:proofErr w:type="spellEnd"/>
      <w:r>
        <w:rPr>
          <w:noProof w:val="0"/>
        </w:rPr>
        <w:t xml:space="preserve"> OPTIONAL,</w:t>
      </w:r>
    </w:p>
    <w:p w14:paraId="563E6C84" w14:textId="77777777" w:rsidR="00C20334" w:rsidRDefault="00C20334" w:rsidP="00C20334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33D5F64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MessageBody</w:t>
      </w:r>
      <w:proofErr w:type="spellEnd"/>
      <w:r>
        <w:rPr>
          <w:noProof w:val="0"/>
        </w:rPr>
        <w:t xml:space="preserve"> OPTIONAL,</w:t>
      </w:r>
    </w:p>
    <w:p w14:paraId="32567C21" w14:textId="77777777" w:rsidR="00C20334" w:rsidRDefault="00C20334" w:rsidP="00C20334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3AE4D282" w14:textId="77777777" w:rsidR="00C20334" w:rsidRDefault="00C20334" w:rsidP="00C20334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76C9ADE" w14:textId="77777777" w:rsidR="00C20334" w:rsidRDefault="00C20334" w:rsidP="00C20334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C7E2818" w14:textId="77777777" w:rsidR="00C20334" w:rsidRDefault="00C20334" w:rsidP="00C20334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AccessTransferInformation</w:t>
      </w:r>
      <w:proofErr w:type="spellEnd"/>
      <w:r>
        <w:rPr>
          <w:noProof w:val="0"/>
        </w:rPr>
        <w:t xml:space="preserve"> OPTIONAL,</w:t>
      </w:r>
    </w:p>
    <w:p w14:paraId="2ED4D47F" w14:textId="77777777" w:rsidR="00C20334" w:rsidRDefault="00C20334" w:rsidP="00C20334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AccessNetworkInfoChange</w:t>
      </w:r>
      <w:proofErr w:type="spellEnd"/>
      <w:r>
        <w:rPr>
          <w:noProof w:val="0"/>
        </w:rPr>
        <w:t xml:space="preserve"> OPTIONAL,</w:t>
      </w:r>
    </w:p>
    <w:p w14:paraId="35E8D352" w14:textId="77777777" w:rsidR="00C20334" w:rsidRDefault="00C20334" w:rsidP="00C20334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proofErr w:type="spellStart"/>
      <w:r>
        <w:rPr>
          <w:noProof w:val="0"/>
        </w:rPr>
        <w:t>IMSCommunicationServiceIdentifier</w:t>
      </w:r>
      <w:proofErr w:type="spellEnd"/>
      <w:r>
        <w:rPr>
          <w:noProof w:val="0"/>
        </w:rPr>
        <w:t xml:space="preserve"> OPTIONAL,</w:t>
      </w:r>
    </w:p>
    <w:p w14:paraId="3FFFB9B2" w14:textId="77777777" w:rsidR="00C20334" w:rsidRDefault="00C20334" w:rsidP="00C20334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5083B163" w14:textId="77777777" w:rsidR="00C20334" w:rsidRDefault="00C20334" w:rsidP="00C20334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673906F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reasonHeaders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[48] </w:t>
      </w:r>
      <w:proofErr w:type="spellStart"/>
      <w:r>
        <w:rPr>
          <w:noProof w:val="0"/>
        </w:rPr>
        <w:t>ListOfReasonHeader</w:t>
      </w:r>
      <w:proofErr w:type="spellEnd"/>
      <w:r>
        <w:rPr>
          <w:noProof w:val="0"/>
        </w:rPr>
        <w:t xml:space="preserve"> OPTIONAL,</w:t>
      </w:r>
    </w:p>
    <w:p w14:paraId="11CE2AEC" w14:textId="77777777" w:rsidR="00C20334" w:rsidRDefault="00C20334" w:rsidP="00C20334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2D5161BF" w14:textId="77777777" w:rsidR="00C20334" w:rsidRDefault="00C20334" w:rsidP="00C20334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261FB734" w14:textId="77777777" w:rsidR="00C20334" w:rsidRDefault="00C20334" w:rsidP="00C20334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9C3FF10" w14:textId="77777777" w:rsidR="00C20334" w:rsidRDefault="00C20334" w:rsidP="00C20334">
      <w:pPr>
        <w:pStyle w:val="PL"/>
        <w:rPr>
          <w:noProof w:val="0"/>
        </w:rPr>
      </w:pPr>
      <w:r>
        <w:tab/>
      </w:r>
      <w:proofErr w:type="spellStart"/>
      <w:r>
        <w:rPr>
          <w:noProof w:val="0"/>
        </w:rPr>
        <w:t>imsEmergencyIndicator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5F1CD2F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FD72D5E" w14:textId="77777777" w:rsidR="00C20334" w:rsidRDefault="00C20334" w:rsidP="00C20334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CF459D9" w14:textId="77777777" w:rsidR="00C20334" w:rsidRDefault="00C20334" w:rsidP="00C20334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3527A67C" w14:textId="77777777" w:rsidR="00C20334" w:rsidRDefault="00C20334" w:rsidP="00C20334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proofErr w:type="spellStart"/>
      <w:r>
        <w:rPr>
          <w:noProof w:val="0"/>
          <w:lang w:eastAsia="zh-CN"/>
        </w:rPr>
        <w:t>TAD</w:t>
      </w:r>
      <w:r>
        <w:t>Identifier</w:t>
      </w:r>
      <w:proofErr w:type="spellEnd"/>
      <w:r>
        <w:rPr>
          <w:noProof w:val="0"/>
          <w:lang w:eastAsia="zh-CN"/>
        </w:rPr>
        <w:t xml:space="preserve"> OPTIONAL,</w:t>
      </w:r>
    </w:p>
    <w:p w14:paraId="4D2AB5EB" w14:textId="77777777" w:rsidR="00C20334" w:rsidRDefault="00C20334" w:rsidP="00C20334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proofErr w:type="spellStart"/>
      <w:r>
        <w:rPr>
          <w:noProof w:val="0"/>
          <w:lang w:val="en-US"/>
        </w:rPr>
        <w:t>FEIdentifierList</w:t>
      </w:r>
      <w:proofErr w:type="spellEnd"/>
      <w:r>
        <w:rPr>
          <w:noProof w:val="0"/>
          <w:lang w:val="en-US"/>
        </w:rPr>
        <w:t xml:space="preserve"> OPTIONAL</w:t>
      </w:r>
    </w:p>
    <w:p w14:paraId="7A91CE29" w14:textId="77777777" w:rsidR="00C20334" w:rsidRDefault="00C20334" w:rsidP="00C2033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69EFA46" w14:textId="77777777" w:rsidR="00C20334" w:rsidRDefault="00C20334" w:rsidP="00C20334">
      <w:pPr>
        <w:pStyle w:val="PL"/>
        <w:rPr>
          <w:noProof w:val="0"/>
          <w:lang w:val="en-US"/>
        </w:rPr>
      </w:pPr>
    </w:p>
    <w:p w14:paraId="5BF4212D" w14:textId="77777777" w:rsidR="00C20334" w:rsidRPr="00750C70" w:rsidRDefault="00C20334" w:rsidP="00C20334">
      <w:pPr>
        <w:pStyle w:val="PL"/>
        <w:rPr>
          <w:noProof w:val="0"/>
        </w:rPr>
      </w:pPr>
    </w:p>
    <w:p w14:paraId="3FA99BB5" w14:textId="77777777" w:rsidR="00C20334" w:rsidRPr="00750C70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8C738DB" w14:textId="77777777" w:rsidR="00C20334" w:rsidRPr="00750C70" w:rsidRDefault="00C20334" w:rsidP="00C20334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3DDD1C0D" w14:textId="77777777" w:rsidR="00C20334" w:rsidRPr="00750C70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689E72D" w14:textId="77777777" w:rsidR="00C20334" w:rsidRPr="00750C70" w:rsidRDefault="00C20334" w:rsidP="00C20334">
      <w:pPr>
        <w:pStyle w:val="PL"/>
        <w:rPr>
          <w:noProof w:val="0"/>
        </w:rPr>
      </w:pPr>
    </w:p>
    <w:p w14:paraId="53769BFD" w14:textId="77777777" w:rsidR="00C20334" w:rsidRPr="00750C70" w:rsidRDefault="00C20334" w:rsidP="00C20334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084B0F4E" w14:textId="77777777" w:rsidR="00C20334" w:rsidRPr="00750C70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296E75F" w14:textId="77777777" w:rsidR="00C20334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3236FEA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2D4300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1432A7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8C14B1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A696CE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9835CF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F9340E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2DECC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FE2839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FDEE8E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59AF1B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436D71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6E735C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F06B64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F8BE1B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45E0E9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76318D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FBCC35A" w14:textId="77777777" w:rsidR="00C20334" w:rsidRDefault="00C20334" w:rsidP="00C2033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79F25F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3F805F8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ADCAB7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EAB82C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4C5A247" w14:textId="77777777" w:rsidR="00C20334" w:rsidRDefault="00C20334" w:rsidP="00C20334">
      <w:pPr>
        <w:pStyle w:val="PL"/>
        <w:rPr>
          <w:noProof w:val="0"/>
        </w:rPr>
      </w:pPr>
    </w:p>
    <w:p w14:paraId="3CEF5349" w14:textId="77777777" w:rsidR="00C20334" w:rsidRDefault="00C20334" w:rsidP="00C20334">
      <w:pPr>
        <w:pStyle w:val="PL"/>
        <w:rPr>
          <w:noProof w:val="0"/>
        </w:rPr>
      </w:pPr>
    </w:p>
    <w:p w14:paraId="445AFB0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715CF768" w14:textId="77777777" w:rsidR="00C20334" w:rsidRDefault="00C20334" w:rsidP="00C20334">
      <w:pPr>
        <w:pStyle w:val="PL"/>
        <w:rPr>
          <w:noProof w:val="0"/>
        </w:rPr>
      </w:pPr>
    </w:p>
    <w:p w14:paraId="168C560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20CC3CB5" w14:textId="77777777" w:rsidR="00C20334" w:rsidRDefault="00C20334" w:rsidP="00C20334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5641A52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2F6981E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A8CE8F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50092FC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7A8118" w14:textId="77777777" w:rsidR="00C20334" w:rsidRDefault="00C20334" w:rsidP="00C20334">
      <w:pPr>
        <w:pStyle w:val="PL"/>
        <w:rPr>
          <w:noProof w:val="0"/>
        </w:rPr>
      </w:pPr>
    </w:p>
    <w:p w14:paraId="75B7381A" w14:textId="77777777" w:rsidR="00C20334" w:rsidRDefault="00C20334" w:rsidP="00C20334">
      <w:pPr>
        <w:pStyle w:val="PL"/>
        <w:rPr>
          <w:noProof w:val="0"/>
        </w:rPr>
      </w:pPr>
    </w:p>
    <w:p w14:paraId="10F03B1A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6B181F7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177B51C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0FDE2D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F422E1" w14:textId="77777777" w:rsidR="00C20334" w:rsidRDefault="00C20334" w:rsidP="00C20334">
      <w:pPr>
        <w:pStyle w:val="PL"/>
        <w:rPr>
          <w:noProof w:val="0"/>
        </w:rPr>
      </w:pPr>
    </w:p>
    <w:p w14:paraId="6EEAE462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4486ADA" w14:textId="77777777" w:rsidR="00C20334" w:rsidRDefault="00C20334" w:rsidP="00C20334">
      <w:pPr>
        <w:pStyle w:val="PL"/>
        <w:rPr>
          <w:noProof w:val="0"/>
        </w:rPr>
      </w:pPr>
    </w:p>
    <w:p w14:paraId="293812BA" w14:textId="77777777" w:rsidR="00C20334" w:rsidRDefault="00C20334" w:rsidP="00C20334">
      <w:pPr>
        <w:pStyle w:val="PL"/>
        <w:rPr>
          <w:noProof w:val="0"/>
        </w:rPr>
      </w:pPr>
    </w:p>
    <w:p w14:paraId="673321C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FA33EE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4B0466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989E99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5AD3D9BD" w14:textId="77777777" w:rsidR="00C20334" w:rsidRDefault="00C20334" w:rsidP="00C20334">
      <w:pPr>
        <w:pStyle w:val="PL"/>
      </w:pPr>
      <w:r>
        <w:tab/>
        <w:t>sHUTTINGDOWN (2)</w:t>
      </w:r>
    </w:p>
    <w:p w14:paraId="0C552039" w14:textId="77777777" w:rsidR="00C20334" w:rsidRDefault="00C20334" w:rsidP="00C20334">
      <w:pPr>
        <w:pStyle w:val="PL"/>
        <w:rPr>
          <w:noProof w:val="0"/>
        </w:rPr>
      </w:pPr>
    </w:p>
    <w:p w14:paraId="38C1E82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01F3D18D" w14:textId="77777777" w:rsidR="00C20334" w:rsidRDefault="00C20334" w:rsidP="00C20334">
      <w:pPr>
        <w:pStyle w:val="PL"/>
        <w:rPr>
          <w:noProof w:val="0"/>
        </w:rPr>
      </w:pPr>
    </w:p>
    <w:p w14:paraId="01BAB63D" w14:textId="77777777" w:rsidR="00C20334" w:rsidRPr="00783F45" w:rsidRDefault="00C20334" w:rsidP="00C20334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2EDF57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DEF972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86377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09AB17" w14:textId="77777777" w:rsidR="00C20334" w:rsidRDefault="00C20334" w:rsidP="00C20334">
      <w:pPr>
        <w:pStyle w:val="PL"/>
        <w:rPr>
          <w:noProof w:val="0"/>
        </w:rPr>
      </w:pPr>
    </w:p>
    <w:p w14:paraId="58F55E4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82FC514" w14:textId="77777777" w:rsidR="00C20334" w:rsidRDefault="00C20334" w:rsidP="00C20334">
      <w:pPr>
        <w:pStyle w:val="PL"/>
        <w:rPr>
          <w:noProof w:val="0"/>
        </w:rPr>
      </w:pPr>
    </w:p>
    <w:p w14:paraId="3BA87BF0" w14:textId="77777777" w:rsidR="00C20334" w:rsidRDefault="00C20334" w:rsidP="00C20334">
      <w:pPr>
        <w:pStyle w:val="PL"/>
        <w:rPr>
          <w:noProof w:val="0"/>
        </w:rPr>
      </w:pPr>
    </w:p>
    <w:p w14:paraId="49A780B3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A013D0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C8FF66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9EC059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E9E37B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6CCF9A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091FA51" w14:textId="77777777" w:rsidR="00C20334" w:rsidRDefault="00C20334" w:rsidP="00C20334">
      <w:pPr>
        <w:pStyle w:val="PL"/>
        <w:rPr>
          <w:noProof w:val="0"/>
        </w:rPr>
      </w:pPr>
    </w:p>
    <w:p w14:paraId="5B3CEB4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4B1B450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7033305F" w14:textId="77777777" w:rsidR="00C20334" w:rsidRDefault="00C20334" w:rsidP="00C20334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76D393C3" w14:textId="77777777" w:rsidR="00C20334" w:rsidRDefault="00C20334" w:rsidP="00C20334">
      <w:pPr>
        <w:pStyle w:val="PL"/>
      </w:pPr>
    </w:p>
    <w:p w14:paraId="2DD8855E" w14:textId="77777777" w:rsidR="00C20334" w:rsidRPr="008E7E46" w:rsidRDefault="00C20334" w:rsidP="00C2033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8145C8" w14:textId="77777777" w:rsidR="00C20334" w:rsidRDefault="00C20334" w:rsidP="00C20334">
      <w:pPr>
        <w:pStyle w:val="PL"/>
      </w:pPr>
    </w:p>
    <w:p w14:paraId="085EF34F" w14:textId="77777777" w:rsidR="00C20334" w:rsidRDefault="00C20334" w:rsidP="00C20334">
      <w:pPr>
        <w:pStyle w:val="PL"/>
      </w:pPr>
      <w:r>
        <w:t>APIResultCode</w:t>
      </w:r>
      <w:r>
        <w:tab/>
        <w:t>::= INTEGER</w:t>
      </w:r>
    </w:p>
    <w:p w14:paraId="3DA8D585" w14:textId="77777777" w:rsidR="00C20334" w:rsidRDefault="00C20334" w:rsidP="00C20334">
      <w:pPr>
        <w:pStyle w:val="PL"/>
      </w:pPr>
      <w:r>
        <w:t>--</w:t>
      </w:r>
    </w:p>
    <w:p w14:paraId="11143586" w14:textId="77777777" w:rsidR="00C20334" w:rsidRDefault="00C20334" w:rsidP="00C20334">
      <w:pPr>
        <w:pStyle w:val="PL"/>
      </w:pPr>
      <w:r>
        <w:t>-- See specific API for more information</w:t>
      </w:r>
    </w:p>
    <w:p w14:paraId="4F55FFDD" w14:textId="77777777" w:rsidR="00C20334" w:rsidRDefault="00C20334" w:rsidP="00C20334">
      <w:pPr>
        <w:pStyle w:val="PL"/>
      </w:pPr>
      <w:r>
        <w:t>--</w:t>
      </w:r>
    </w:p>
    <w:p w14:paraId="3145A53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E0FAD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6D03D03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6588E9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E6366B6" w14:textId="77777777" w:rsidR="00C20334" w:rsidRDefault="00C20334" w:rsidP="00C20334">
      <w:pPr>
        <w:pStyle w:val="PL"/>
        <w:rPr>
          <w:noProof w:val="0"/>
        </w:rPr>
      </w:pPr>
    </w:p>
    <w:p w14:paraId="566839D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7780ED1C" w14:textId="77777777" w:rsidR="00C20334" w:rsidRDefault="00C20334" w:rsidP="00C20334">
      <w:pPr>
        <w:pStyle w:val="PL"/>
        <w:rPr>
          <w:noProof w:val="0"/>
        </w:rPr>
      </w:pPr>
    </w:p>
    <w:p w14:paraId="281547DB" w14:textId="77777777" w:rsidR="00C20334" w:rsidRDefault="00C20334" w:rsidP="00C20334">
      <w:pPr>
        <w:pStyle w:val="PL"/>
        <w:rPr>
          <w:noProof w:val="0"/>
        </w:rPr>
      </w:pPr>
    </w:p>
    <w:p w14:paraId="537259A0" w14:textId="77777777" w:rsidR="00C20334" w:rsidRPr="00783F45" w:rsidRDefault="00C20334" w:rsidP="00C20334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E52A6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4697FAF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82EDB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E6F44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3361D5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7E113D0B" w14:textId="77777777" w:rsidR="00C20334" w:rsidRDefault="00C20334" w:rsidP="00C20334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765FBB1D" w14:textId="77777777" w:rsidR="00C20334" w:rsidRDefault="00C20334" w:rsidP="00C20334">
      <w:pPr>
        <w:pStyle w:val="PL"/>
        <w:rPr>
          <w:noProof w:val="0"/>
        </w:rPr>
      </w:pPr>
    </w:p>
    <w:p w14:paraId="519A4BE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75FE82B" w14:textId="77777777" w:rsidR="00C20334" w:rsidRDefault="00C20334" w:rsidP="00C20334">
      <w:pPr>
        <w:pStyle w:val="PL"/>
        <w:rPr>
          <w:noProof w:val="0"/>
        </w:rPr>
      </w:pPr>
    </w:p>
    <w:p w14:paraId="255A7305" w14:textId="77777777" w:rsidR="00C20334" w:rsidRDefault="00C20334" w:rsidP="00C20334">
      <w:pPr>
        <w:pStyle w:val="PL"/>
      </w:pPr>
    </w:p>
    <w:p w14:paraId="19FB3F8A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6C157D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5254A51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44EE54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BDF6C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FB04BE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95C346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152632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0B38B7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2F93C9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E95BB07" w14:textId="77777777" w:rsidR="00C20334" w:rsidRDefault="00C20334" w:rsidP="00C20334">
      <w:pPr>
        <w:pStyle w:val="PL"/>
      </w:pPr>
      <w:r>
        <w:rPr>
          <w:noProof w:val="0"/>
        </w:rPr>
        <w:t>}</w:t>
      </w:r>
    </w:p>
    <w:p w14:paraId="0134DD67" w14:textId="77777777" w:rsidR="00C20334" w:rsidRDefault="00C20334" w:rsidP="00C20334">
      <w:pPr>
        <w:pStyle w:val="PL"/>
        <w:rPr>
          <w:noProof w:val="0"/>
        </w:rPr>
      </w:pPr>
    </w:p>
    <w:p w14:paraId="641E749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6B72DC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8225B7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1B62F5" w14:textId="77777777" w:rsidR="00C20334" w:rsidRDefault="00C20334" w:rsidP="00C20334">
      <w:pPr>
        <w:pStyle w:val="PL"/>
        <w:rPr>
          <w:noProof w:val="0"/>
        </w:rPr>
      </w:pPr>
    </w:p>
    <w:p w14:paraId="6AB0277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2E717F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8F0B62" w14:textId="77777777" w:rsidR="00C20334" w:rsidRDefault="00C20334" w:rsidP="00C2033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8B4B8B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1E6C70" w14:textId="77777777" w:rsidR="00C20334" w:rsidRDefault="00C20334" w:rsidP="00C20334">
      <w:pPr>
        <w:pStyle w:val="PL"/>
        <w:rPr>
          <w:noProof w:val="0"/>
        </w:rPr>
      </w:pPr>
    </w:p>
    <w:p w14:paraId="4232F47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D9ECD3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E5F21D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A1D7A5" w14:textId="77777777" w:rsidR="00C20334" w:rsidRDefault="00C20334" w:rsidP="00C20334">
      <w:pPr>
        <w:pStyle w:val="PL"/>
      </w:pPr>
    </w:p>
    <w:p w14:paraId="75DACB07" w14:textId="77777777" w:rsidR="00C20334" w:rsidRDefault="00C20334" w:rsidP="00C20334">
      <w:pPr>
        <w:pStyle w:val="PL"/>
        <w:rPr>
          <w:noProof w:val="0"/>
        </w:rPr>
      </w:pPr>
    </w:p>
    <w:p w14:paraId="65ABAF92" w14:textId="77777777" w:rsidR="00C20334" w:rsidRPr="00B0318A" w:rsidRDefault="00C20334" w:rsidP="00C20334">
      <w:pPr>
        <w:pStyle w:val="PL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067B60C4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63BE1D2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  <w:lang w:eastAsia="zh-CN"/>
        </w:rPr>
        <w:t>plmnId</w:t>
      </w:r>
      <w:proofErr w:type="spell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02530BFC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46FF7C17" w14:textId="77777777" w:rsidR="00C20334" w:rsidRPr="00B0318A" w:rsidRDefault="00C20334" w:rsidP="00C20334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cellId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CellId</w:t>
      </w:r>
      <w:proofErr w:type="spellEnd"/>
    </w:p>
    <w:p w14:paraId="52486B6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F4C3DBB" w14:textId="77777777" w:rsidR="00C20334" w:rsidRPr="006A6FC5" w:rsidRDefault="00C20334" w:rsidP="00C20334">
      <w:pPr>
        <w:pStyle w:val="PL"/>
        <w:rPr>
          <w:noProof w:val="0"/>
          <w:lang w:eastAsia="zh-CN"/>
        </w:rPr>
      </w:pPr>
    </w:p>
    <w:p w14:paraId="6AE91270" w14:textId="77777777" w:rsidR="00C20334" w:rsidRDefault="00C20334" w:rsidP="00C20334">
      <w:pPr>
        <w:pStyle w:val="PL"/>
        <w:rPr>
          <w:noProof w:val="0"/>
          <w:lang w:eastAsia="zh-CN"/>
        </w:rPr>
      </w:pPr>
    </w:p>
    <w:p w14:paraId="0A7534EC" w14:textId="77777777" w:rsidR="00C20334" w:rsidRDefault="00C20334" w:rsidP="00C20334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CellId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D7BFA4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3E617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C2F12D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F28372" w14:textId="77777777" w:rsidR="00C20334" w:rsidRDefault="00C20334" w:rsidP="00C20334">
      <w:pPr>
        <w:pStyle w:val="PL"/>
        <w:rPr>
          <w:noProof w:val="0"/>
        </w:rPr>
      </w:pPr>
    </w:p>
    <w:p w14:paraId="56A96EE0" w14:textId="77777777" w:rsidR="00C20334" w:rsidRDefault="00C20334" w:rsidP="00C20334">
      <w:pPr>
        <w:pStyle w:val="PL"/>
        <w:rPr>
          <w:noProof w:val="0"/>
        </w:rPr>
      </w:pPr>
    </w:p>
    <w:p w14:paraId="3D0F65A3" w14:textId="77777777" w:rsidR="00C20334" w:rsidRPr="00B179D2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12BAE506" w14:textId="77777777" w:rsidR="00C20334" w:rsidRDefault="00C20334" w:rsidP="00C2033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6F0E39C" w14:textId="77777777" w:rsidR="00C20334" w:rsidRDefault="00C20334" w:rsidP="00C20334">
      <w:pPr>
        <w:pStyle w:val="PL"/>
      </w:pPr>
    </w:p>
    <w:p w14:paraId="025895A4" w14:textId="77777777" w:rsidR="00C20334" w:rsidRDefault="00C20334" w:rsidP="00C2033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71706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69F0C46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AB96B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5C272A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1FB64286" w14:textId="77777777" w:rsidR="00C20334" w:rsidRDefault="00C20334" w:rsidP="00C20334">
      <w:pPr>
        <w:pStyle w:val="PL"/>
        <w:rPr>
          <w:noProof w:val="0"/>
        </w:rPr>
      </w:pPr>
    </w:p>
    <w:p w14:paraId="2E22C2D5" w14:textId="77777777" w:rsidR="00C20334" w:rsidRDefault="00C20334" w:rsidP="00C20334">
      <w:pPr>
        <w:pStyle w:val="PL"/>
        <w:rPr>
          <w:noProof w:val="0"/>
        </w:rPr>
      </w:pPr>
    </w:p>
    <w:p w14:paraId="0699290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C83F4C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931183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7A7BAD" w14:textId="77777777" w:rsidR="00C20334" w:rsidRDefault="00C20334" w:rsidP="00C20334">
      <w:pPr>
        <w:pStyle w:val="PL"/>
        <w:rPr>
          <w:noProof w:val="0"/>
        </w:rPr>
      </w:pPr>
    </w:p>
    <w:p w14:paraId="44E76E32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D7B3F8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C4186F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8E4B3D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78D3F26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608502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37F71107" w14:textId="77777777" w:rsidR="00C20334" w:rsidRDefault="00C20334" w:rsidP="00C20334">
      <w:pPr>
        <w:pStyle w:val="PL"/>
        <w:rPr>
          <w:noProof w:val="0"/>
        </w:rPr>
      </w:pPr>
    </w:p>
    <w:p w14:paraId="1C5509F2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56B389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7D66009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31B2F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AB8F5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7EA7B042" w14:textId="77777777" w:rsidR="00C20334" w:rsidRDefault="00C20334" w:rsidP="00C20334">
      <w:pPr>
        <w:pStyle w:val="PL"/>
        <w:rPr>
          <w:noProof w:val="0"/>
        </w:rPr>
      </w:pPr>
    </w:p>
    <w:p w14:paraId="0221CD2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C7869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3284192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0C55E5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EC0BE1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43486E3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B8036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A664ED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1EB8D8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4A27FAA" w14:textId="77777777" w:rsidR="00C20334" w:rsidRDefault="00C20334" w:rsidP="00C20334">
      <w:pPr>
        <w:pStyle w:val="PL"/>
        <w:rPr>
          <w:noProof w:val="0"/>
        </w:rPr>
      </w:pPr>
    </w:p>
    <w:p w14:paraId="790878FE" w14:textId="77777777" w:rsidR="00C20334" w:rsidRPr="00750C70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lastRenderedPageBreak/>
        <w:t xml:space="preserve">-- </w:t>
      </w:r>
    </w:p>
    <w:p w14:paraId="5516991D" w14:textId="77777777" w:rsidR="00C20334" w:rsidRPr="00750C70" w:rsidRDefault="00C20334" w:rsidP="00C20334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EFCDCA7" w14:textId="77777777" w:rsidR="00C20334" w:rsidRPr="00750C70" w:rsidRDefault="00C20334" w:rsidP="00C20334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5A9DAD2" w14:textId="77777777" w:rsidR="00C20334" w:rsidRPr="00750C70" w:rsidRDefault="00C20334" w:rsidP="00C20334">
      <w:pPr>
        <w:pStyle w:val="PL"/>
        <w:rPr>
          <w:noProof w:val="0"/>
        </w:rPr>
      </w:pPr>
    </w:p>
    <w:p w14:paraId="003C703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A91A1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759A0D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7D50B2" w14:textId="77777777" w:rsidR="00C20334" w:rsidRDefault="00C20334" w:rsidP="00C20334">
      <w:pPr>
        <w:pStyle w:val="PL"/>
        <w:rPr>
          <w:noProof w:val="0"/>
        </w:rPr>
      </w:pPr>
    </w:p>
    <w:p w14:paraId="768D93A7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066697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E83D5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F850C6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0E3A1CF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67717F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E004F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A2BA9EA" w14:textId="77777777" w:rsidR="00C20334" w:rsidRPr="00316ACC" w:rsidRDefault="00C20334" w:rsidP="00C20334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4822273D" w14:textId="77777777" w:rsidR="00C20334" w:rsidRPr="00316ACC" w:rsidRDefault="00C20334" w:rsidP="00C20334">
      <w:pPr>
        <w:pStyle w:val="PL"/>
        <w:rPr>
          <w:noProof w:val="0"/>
          <w:lang w:val="fr-FR"/>
        </w:rPr>
      </w:pPr>
    </w:p>
    <w:p w14:paraId="61482697" w14:textId="77777777" w:rsidR="00C20334" w:rsidRPr="00316ACC" w:rsidRDefault="00C20334" w:rsidP="00C20334">
      <w:pPr>
        <w:pStyle w:val="PL"/>
        <w:rPr>
          <w:noProof w:val="0"/>
          <w:lang w:val="fr-FR"/>
        </w:rPr>
      </w:pPr>
    </w:p>
    <w:p w14:paraId="27FD5ECD" w14:textId="77777777" w:rsidR="00C20334" w:rsidRPr="00750C70" w:rsidRDefault="00C20334" w:rsidP="00C20334">
      <w:pPr>
        <w:pStyle w:val="PL"/>
        <w:rPr>
          <w:noProof w:val="0"/>
          <w:lang w:val="fr-FR"/>
        </w:rPr>
      </w:pPr>
      <w:proofErr w:type="spellStart"/>
      <w:r w:rsidRPr="00750C70">
        <w:rPr>
          <w:noProof w:val="0"/>
          <w:lang w:val="fr-FR"/>
        </w:rPr>
        <w:t>EutraLocation</w:t>
      </w:r>
      <w:proofErr w:type="spellEnd"/>
      <w:proofErr w:type="gramStart"/>
      <w:r w:rsidRPr="00750C70">
        <w:rPr>
          <w:noProof w:val="0"/>
          <w:lang w:val="fr-FR"/>
        </w:rPr>
        <w:tab/>
        <w:t>::</w:t>
      </w:r>
      <w:proofErr w:type="gramEnd"/>
      <w:r w:rsidRPr="00750C70">
        <w:rPr>
          <w:noProof w:val="0"/>
          <w:lang w:val="fr-FR"/>
        </w:rPr>
        <w:t>= SEQUENCE</w:t>
      </w:r>
    </w:p>
    <w:p w14:paraId="3E2AA02F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4501062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tai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E9122E5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ecgi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[1] </w:t>
      </w:r>
      <w:proofErr w:type="spellStart"/>
      <w:r w:rsidRPr="00750C70">
        <w:rPr>
          <w:noProof w:val="0"/>
          <w:lang w:val="fr-FR"/>
        </w:rPr>
        <w:t>Ecgi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70F473DF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ageOfLocationInformation</w:t>
      </w:r>
      <w:proofErr w:type="spellEnd"/>
      <w:proofErr w:type="gramEnd"/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[3] </w:t>
      </w:r>
      <w:proofErr w:type="spellStart"/>
      <w:r w:rsidRPr="00750C70">
        <w:rPr>
          <w:noProof w:val="0"/>
          <w:lang w:val="fr-FR"/>
        </w:rPr>
        <w:t>AgeOfLocationInformation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6D0E1331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ueLocationTimestamp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[4] </w:t>
      </w:r>
      <w:proofErr w:type="spellStart"/>
      <w:r w:rsidRPr="00750C70">
        <w:rPr>
          <w:noProof w:val="0"/>
          <w:lang w:val="fr-FR"/>
        </w:rPr>
        <w:t>TimeStamp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50032F44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geographicalInformation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[5] </w:t>
      </w:r>
      <w:proofErr w:type="spellStart"/>
      <w:r w:rsidRPr="00750C70">
        <w:rPr>
          <w:noProof w:val="0"/>
          <w:lang w:val="fr-FR"/>
        </w:rPr>
        <w:t>GeographicalInformation</w:t>
      </w:r>
      <w:proofErr w:type="spellEnd"/>
      <w:r w:rsidRPr="00750C70">
        <w:rPr>
          <w:noProof w:val="0"/>
          <w:lang w:val="fr-FR"/>
        </w:rPr>
        <w:tab/>
        <w:t>OPTIONAL,</w:t>
      </w:r>
    </w:p>
    <w:p w14:paraId="25393645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geodeticInformation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 xml:space="preserve">[6] </w:t>
      </w:r>
      <w:proofErr w:type="spellStart"/>
      <w:r w:rsidRPr="00750C70">
        <w:rPr>
          <w:noProof w:val="0"/>
          <w:lang w:val="fr-FR"/>
        </w:rPr>
        <w:t>GeodeticInformation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1EE3C47E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globalNgenbId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[7]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OPTIONAL,</w:t>
      </w:r>
    </w:p>
    <w:p w14:paraId="22F5DDEE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globalENbId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 xml:space="preserve">[8] </w:t>
      </w:r>
      <w:proofErr w:type="spellStart"/>
      <w:r w:rsidRPr="00750C70">
        <w:rPr>
          <w:noProof w:val="0"/>
          <w:lang w:val="fr-FR"/>
        </w:rPr>
        <w:t>GlobalRanNodeId</w:t>
      </w:r>
      <w:proofErr w:type="spellEnd"/>
      <w:r w:rsidRPr="00750C70">
        <w:rPr>
          <w:noProof w:val="0"/>
          <w:lang w:val="fr-FR"/>
        </w:rPr>
        <w:t xml:space="preserve"> OPTIONAL</w:t>
      </w:r>
    </w:p>
    <w:p w14:paraId="4D4FCA3A" w14:textId="77777777" w:rsidR="00C20334" w:rsidRPr="00750C70" w:rsidRDefault="00C20334" w:rsidP="00C20334">
      <w:pPr>
        <w:pStyle w:val="PL"/>
        <w:rPr>
          <w:noProof w:val="0"/>
          <w:lang w:val="fr-FR"/>
        </w:rPr>
      </w:pPr>
    </w:p>
    <w:p w14:paraId="090DF9F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783AA1D0" w14:textId="77777777" w:rsidR="00C20334" w:rsidRDefault="00C20334" w:rsidP="00C20334">
      <w:pPr>
        <w:pStyle w:val="PL"/>
        <w:rPr>
          <w:noProof w:val="0"/>
        </w:rPr>
      </w:pPr>
    </w:p>
    <w:p w14:paraId="7C5E8DCA" w14:textId="77777777" w:rsidR="00C20334" w:rsidRDefault="00C20334" w:rsidP="00C20334">
      <w:pPr>
        <w:pStyle w:val="PL"/>
        <w:rPr>
          <w:noProof w:val="0"/>
        </w:rPr>
      </w:pPr>
    </w:p>
    <w:p w14:paraId="52726782" w14:textId="77777777" w:rsidR="00C20334" w:rsidRDefault="00C20334" w:rsidP="00C20334">
      <w:pPr>
        <w:pStyle w:val="PL"/>
        <w:rPr>
          <w:noProof w:val="0"/>
        </w:rPr>
      </w:pPr>
    </w:p>
    <w:p w14:paraId="09F9BA13" w14:textId="77777777" w:rsidR="00C20334" w:rsidRDefault="00C20334" w:rsidP="00C20334">
      <w:pPr>
        <w:pStyle w:val="PL"/>
        <w:rPr>
          <w:noProof w:val="0"/>
        </w:rPr>
      </w:pPr>
    </w:p>
    <w:p w14:paraId="4C642831" w14:textId="77777777" w:rsidR="00C20334" w:rsidRDefault="00C20334" w:rsidP="00C20334">
      <w:pPr>
        <w:pStyle w:val="PL"/>
        <w:rPr>
          <w:noProof w:val="0"/>
        </w:rPr>
      </w:pPr>
    </w:p>
    <w:p w14:paraId="3966CFF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384533B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1DDA60E" w14:textId="77777777" w:rsidR="00C20334" w:rsidRDefault="00C20334" w:rsidP="00C20334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3F38583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F9D8D8C" w14:textId="77777777" w:rsidR="00C20334" w:rsidRPr="00721B72" w:rsidRDefault="00C20334" w:rsidP="00C20334">
      <w:pPr>
        <w:pStyle w:val="PL"/>
        <w:rPr>
          <w:noProof w:val="0"/>
        </w:rPr>
      </w:pPr>
    </w:p>
    <w:p w14:paraId="0A4C23F5" w14:textId="77777777" w:rsidR="00C20334" w:rsidRDefault="00C20334" w:rsidP="00C20334">
      <w:pPr>
        <w:pStyle w:val="PL"/>
        <w:rPr>
          <w:noProof w:val="0"/>
        </w:rPr>
      </w:pPr>
    </w:p>
    <w:p w14:paraId="260C174B" w14:textId="77777777" w:rsidR="00C20334" w:rsidRDefault="00C20334" w:rsidP="00C20334">
      <w:pPr>
        <w:pStyle w:val="PL"/>
        <w:rPr>
          <w:noProof w:val="0"/>
        </w:rPr>
      </w:pPr>
    </w:p>
    <w:p w14:paraId="38E64EF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6F6451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A685F6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21B6F0" w14:textId="77777777" w:rsidR="00C20334" w:rsidRDefault="00C20334" w:rsidP="00C20334">
      <w:pPr>
        <w:pStyle w:val="PL"/>
        <w:rPr>
          <w:noProof w:val="0"/>
        </w:rPr>
      </w:pPr>
    </w:p>
    <w:p w14:paraId="0573BC9B" w14:textId="77777777" w:rsidR="00C20334" w:rsidRDefault="00C20334" w:rsidP="00C2033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417284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00F7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10D947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0512A2" w14:textId="77777777" w:rsidR="00C20334" w:rsidRDefault="00C20334" w:rsidP="00C20334">
      <w:pPr>
        <w:pStyle w:val="PL"/>
        <w:rPr>
          <w:noProof w:val="0"/>
        </w:rPr>
      </w:pPr>
    </w:p>
    <w:p w14:paraId="6AA8D1A7" w14:textId="77777777" w:rsidR="00C20334" w:rsidRDefault="00C20334" w:rsidP="00C20334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97FD6C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6035D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FF2C6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6A848" w14:textId="77777777" w:rsidR="00C20334" w:rsidRPr="00E44057" w:rsidRDefault="00C20334" w:rsidP="00C20334">
      <w:pPr>
        <w:pStyle w:val="PL"/>
        <w:rPr>
          <w:noProof w:val="0"/>
          <w:snapToGrid w:val="0"/>
        </w:rPr>
      </w:pPr>
    </w:p>
    <w:p w14:paraId="0482B597" w14:textId="77777777" w:rsidR="00C20334" w:rsidRDefault="00C20334" w:rsidP="00C20334">
      <w:pPr>
        <w:pStyle w:val="PL"/>
        <w:rPr>
          <w:noProof w:val="0"/>
        </w:rPr>
      </w:pPr>
    </w:p>
    <w:p w14:paraId="257D16C2" w14:textId="77777777" w:rsidR="00C20334" w:rsidRDefault="00C20334" w:rsidP="00C20334">
      <w:pPr>
        <w:pStyle w:val="PL"/>
        <w:rPr>
          <w:noProof w:val="0"/>
        </w:rPr>
      </w:pPr>
    </w:p>
    <w:p w14:paraId="4ADECD18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6EE98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1A02021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A17E81A" w14:textId="77777777" w:rsidR="00C20334" w:rsidRPr="00767945" w:rsidRDefault="00C20334" w:rsidP="00C2033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23017EB" w14:textId="77777777" w:rsidR="00C20334" w:rsidRPr="00767945" w:rsidRDefault="00C20334" w:rsidP="00C2033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A12707B" w14:textId="77777777" w:rsidR="00C20334" w:rsidRPr="00767945" w:rsidRDefault="00C20334" w:rsidP="00C2033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6071FDEA" w14:textId="77777777" w:rsidR="00C20334" w:rsidRPr="00945342" w:rsidRDefault="00C20334" w:rsidP="00C2033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1026F50B" w14:textId="77777777" w:rsidR="00C20334" w:rsidRPr="00945342" w:rsidRDefault="00C20334" w:rsidP="00C2033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1936436" w14:textId="77777777" w:rsidR="00C20334" w:rsidRPr="00945342" w:rsidRDefault="00C20334" w:rsidP="00C2033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E7854D1" w14:textId="77777777" w:rsidR="00C20334" w:rsidRPr="00767945" w:rsidRDefault="00C20334" w:rsidP="00C2033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95AB0A9" w14:textId="77777777" w:rsidR="00C20334" w:rsidRPr="00527A24" w:rsidRDefault="00C20334" w:rsidP="00C2033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7384253" w14:textId="77777777" w:rsidR="00C20334" w:rsidRPr="00527A24" w:rsidRDefault="00C20334" w:rsidP="00C2033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455389A" w14:textId="77777777" w:rsidR="00C20334" w:rsidRPr="00527A24" w:rsidRDefault="00C20334" w:rsidP="00C2033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4694C9A" w14:textId="77777777" w:rsidR="00C20334" w:rsidRDefault="00C20334" w:rsidP="00C2033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6AC95E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60060B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78C22FB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626B573" w14:textId="77777777" w:rsidR="00C20334" w:rsidRDefault="00C20334" w:rsidP="00C2033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60BD47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7EE1E0D1" w14:textId="77777777" w:rsidR="00C20334" w:rsidRDefault="00C20334" w:rsidP="00C20334">
      <w:pPr>
        <w:pStyle w:val="PL"/>
        <w:rPr>
          <w:noProof w:val="0"/>
          <w:snapToGrid w:val="0"/>
        </w:rPr>
      </w:pPr>
    </w:p>
    <w:p w14:paraId="3A7AB61A" w14:textId="77777777" w:rsidR="00C20334" w:rsidRDefault="00C20334" w:rsidP="00C20334">
      <w:pPr>
        <w:pStyle w:val="PL"/>
        <w:rPr>
          <w:noProof w:val="0"/>
          <w:snapToGrid w:val="0"/>
        </w:rPr>
      </w:pPr>
      <w:r>
        <w:lastRenderedPageBreak/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0A8C6C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DFB1F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1BC18F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179933" w14:textId="77777777" w:rsidR="00C20334" w:rsidRPr="00721B72" w:rsidRDefault="00C20334" w:rsidP="00C20334">
      <w:pPr>
        <w:pStyle w:val="PL"/>
        <w:rPr>
          <w:noProof w:val="0"/>
          <w:snapToGrid w:val="0"/>
        </w:rPr>
      </w:pPr>
    </w:p>
    <w:p w14:paraId="0C5CF39A" w14:textId="77777777" w:rsidR="00C20334" w:rsidRDefault="00C20334" w:rsidP="00C20334">
      <w:pPr>
        <w:pStyle w:val="PL"/>
        <w:rPr>
          <w:noProof w:val="0"/>
          <w:lang w:eastAsia="zh-CN"/>
        </w:rPr>
      </w:pPr>
    </w:p>
    <w:p w14:paraId="64FA05A7" w14:textId="77777777" w:rsidR="00C20334" w:rsidRDefault="00C20334" w:rsidP="00C2033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6B7C609" w14:textId="77777777" w:rsidR="00C20334" w:rsidRPr="009F5A10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3353677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B773BFD" w14:textId="77777777" w:rsidR="00C20334" w:rsidRDefault="00C20334" w:rsidP="00C20334">
      <w:pPr>
        <w:pStyle w:val="PL"/>
        <w:rPr>
          <w:noProof w:val="0"/>
          <w:lang w:eastAsia="zh-CN"/>
        </w:rPr>
      </w:pPr>
    </w:p>
    <w:p w14:paraId="48451AB2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E1E0AF0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1965EBA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0BCA844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8FF000" w14:textId="77777777" w:rsidR="00C20334" w:rsidRDefault="00C20334" w:rsidP="00C20334">
      <w:pPr>
        <w:pStyle w:val="PL"/>
        <w:rPr>
          <w:noProof w:val="0"/>
          <w:lang w:eastAsia="zh-CN"/>
        </w:rPr>
      </w:pPr>
    </w:p>
    <w:p w14:paraId="0CF7174A" w14:textId="77777777" w:rsidR="00C20334" w:rsidRDefault="00C20334" w:rsidP="00C20334">
      <w:pPr>
        <w:pStyle w:val="PL"/>
        <w:rPr>
          <w:noProof w:val="0"/>
          <w:lang w:eastAsia="zh-CN"/>
        </w:rPr>
      </w:pPr>
    </w:p>
    <w:p w14:paraId="7E453098" w14:textId="77777777" w:rsidR="00C20334" w:rsidRDefault="00C20334" w:rsidP="00C20334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3F6638B2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F99D9B5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C41D4D0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48E0428" w14:textId="77777777" w:rsidR="00C20334" w:rsidRDefault="00C20334" w:rsidP="00C20334">
      <w:pPr>
        <w:pStyle w:val="PL"/>
        <w:rPr>
          <w:noProof w:val="0"/>
          <w:lang w:eastAsia="zh-CN"/>
        </w:rPr>
      </w:pPr>
    </w:p>
    <w:p w14:paraId="37424F25" w14:textId="77777777" w:rsidR="00C20334" w:rsidRDefault="00C20334" w:rsidP="00C20334">
      <w:pPr>
        <w:pStyle w:val="PL"/>
        <w:rPr>
          <w:noProof w:val="0"/>
          <w:lang w:eastAsia="zh-CN"/>
        </w:rPr>
      </w:pPr>
    </w:p>
    <w:p w14:paraId="05E30567" w14:textId="77777777" w:rsidR="00C20334" w:rsidRDefault="00C20334" w:rsidP="00C20334">
      <w:pPr>
        <w:pStyle w:val="PL"/>
        <w:rPr>
          <w:noProof w:val="0"/>
          <w:lang w:eastAsia="zh-CN"/>
        </w:rPr>
      </w:pPr>
      <w:proofErr w:type="spellStart"/>
      <w:proofErr w:type="gram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</w:t>
      </w:r>
      <w:proofErr w:type="gramEnd"/>
      <w:r>
        <w:rPr>
          <w:noProof w:val="0"/>
          <w:lang w:eastAsia="zh-CN"/>
        </w:rPr>
        <w:t xml:space="preserve"> UTF8String</w:t>
      </w:r>
    </w:p>
    <w:p w14:paraId="7152F46A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67788F6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2CE01FD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2EF85D" w14:textId="77777777" w:rsidR="00C20334" w:rsidRDefault="00C20334" w:rsidP="00C20334">
      <w:pPr>
        <w:pStyle w:val="PL"/>
        <w:rPr>
          <w:noProof w:val="0"/>
          <w:lang w:eastAsia="zh-CN"/>
        </w:rPr>
      </w:pPr>
    </w:p>
    <w:p w14:paraId="08FADD22" w14:textId="77777777" w:rsidR="00C20334" w:rsidRPr="00B0318A" w:rsidRDefault="00C20334" w:rsidP="00C20334">
      <w:pPr>
        <w:pStyle w:val="PL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1B022790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3CB47A5B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 xml:space="preserve">0] </w:t>
      </w:r>
      <w:proofErr w:type="spellStart"/>
      <w:r w:rsidRPr="00B0318A">
        <w:rPr>
          <w:noProof w:val="0"/>
        </w:rPr>
        <w:t>LocationNumber</w:t>
      </w:r>
      <w:proofErr w:type="spellEnd"/>
      <w:r w:rsidRPr="00B0318A">
        <w:rPr>
          <w:noProof w:val="0"/>
        </w:rPr>
        <w:t xml:space="preserve"> OPTIONAL,</w:t>
      </w:r>
    </w:p>
    <w:p w14:paraId="72C6D3FD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50BF966F" w14:textId="77777777" w:rsidR="00C20334" w:rsidRPr="00B0318A" w:rsidRDefault="00C20334" w:rsidP="00C20334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60FAEE2C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159003A0" w14:textId="77777777" w:rsidR="00C20334" w:rsidRPr="00B0318A" w:rsidRDefault="00C20334" w:rsidP="00C20334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50E7CB58" w14:textId="77777777" w:rsidR="00C20334" w:rsidRPr="00B0318A" w:rsidRDefault="00C20334" w:rsidP="00C20334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770CDFA" w14:textId="77777777" w:rsidR="00C20334" w:rsidRPr="00B0318A" w:rsidRDefault="00C20334" w:rsidP="00C20334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6D9AD5F2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680E94DB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[8]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12717DC9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[9]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26F354E6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[10]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600CBCF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3BA3F86" w14:textId="77777777" w:rsidR="00C20334" w:rsidRDefault="00C20334" w:rsidP="00C20334">
      <w:pPr>
        <w:pStyle w:val="PL"/>
        <w:rPr>
          <w:noProof w:val="0"/>
        </w:rPr>
      </w:pPr>
    </w:p>
    <w:p w14:paraId="7B23D1D1" w14:textId="77777777" w:rsidR="00C20334" w:rsidRDefault="00C20334" w:rsidP="00C20334">
      <w:pPr>
        <w:pStyle w:val="PL"/>
        <w:rPr>
          <w:noProof w:val="0"/>
        </w:rPr>
      </w:pPr>
    </w:p>
    <w:p w14:paraId="28352C79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AF7E704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3663BC0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40F1089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0FA452B" w14:textId="77777777" w:rsidR="00C20334" w:rsidRDefault="00C20334" w:rsidP="00C20334">
      <w:pPr>
        <w:pStyle w:val="PL"/>
        <w:rPr>
          <w:lang w:eastAsia="zh-CN"/>
        </w:rPr>
      </w:pPr>
    </w:p>
    <w:p w14:paraId="1C3C3D98" w14:textId="77777777" w:rsidR="00C20334" w:rsidRDefault="00C20334" w:rsidP="00C20334">
      <w:pPr>
        <w:pStyle w:val="PL"/>
        <w:rPr>
          <w:lang w:eastAsia="zh-CN"/>
        </w:rPr>
      </w:pPr>
    </w:p>
    <w:p w14:paraId="4E13A1D2" w14:textId="77777777" w:rsidR="00C20334" w:rsidRPr="00452B63" w:rsidRDefault="00C20334" w:rsidP="00C2033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233E412" w14:textId="77777777" w:rsidR="00C20334" w:rsidRPr="009F5A10" w:rsidRDefault="00C20334" w:rsidP="00C2033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BC1628C" w14:textId="77777777" w:rsidR="00C20334" w:rsidRDefault="00C20334" w:rsidP="00C2033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4EE9729" w14:textId="77777777" w:rsidR="00C20334" w:rsidRPr="009F5A10" w:rsidRDefault="00C20334" w:rsidP="00C203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029D4F1" w14:textId="77777777" w:rsidR="00C20334" w:rsidRDefault="00C20334" w:rsidP="00C2033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FDADB3F" w14:textId="77777777" w:rsidR="00C20334" w:rsidRDefault="00C20334" w:rsidP="00C2033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7A19D47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4BF94F4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3663DD9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3037DE0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6A4E01B8" w14:textId="77777777" w:rsidR="00C20334" w:rsidRDefault="00C20334" w:rsidP="00C20334">
      <w:pPr>
        <w:pStyle w:val="PL"/>
        <w:rPr>
          <w:noProof w:val="0"/>
        </w:rPr>
      </w:pPr>
    </w:p>
    <w:p w14:paraId="4DA4D2C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4735E099" w14:textId="77777777" w:rsidR="00C20334" w:rsidRDefault="00C20334" w:rsidP="00C203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78F6270B" w14:textId="77777777" w:rsidR="00C20334" w:rsidRDefault="00C20334" w:rsidP="00C20334">
      <w:pPr>
        <w:pStyle w:val="PL"/>
        <w:rPr>
          <w:noProof w:val="0"/>
          <w:snapToGrid w:val="0"/>
        </w:rPr>
      </w:pPr>
    </w:p>
    <w:p w14:paraId="1644CC8E" w14:textId="77777777" w:rsidR="00C20334" w:rsidRDefault="00C20334" w:rsidP="00C2033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682B4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7F51AF9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BC926E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EE6C5BB" w14:textId="77777777" w:rsidR="00C20334" w:rsidRDefault="00C20334" w:rsidP="00C20334">
      <w:pPr>
        <w:pStyle w:val="PL"/>
        <w:rPr>
          <w:noProof w:val="0"/>
        </w:rPr>
      </w:pPr>
    </w:p>
    <w:p w14:paraId="263C985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7DACE964" w14:textId="77777777" w:rsidR="00C20334" w:rsidRDefault="00C20334" w:rsidP="00C20334">
      <w:pPr>
        <w:pStyle w:val="PL"/>
        <w:rPr>
          <w:noProof w:val="0"/>
        </w:rPr>
      </w:pPr>
    </w:p>
    <w:p w14:paraId="6D828C7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53F49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H</w:t>
      </w:r>
    </w:p>
    <w:p w14:paraId="63DA4D3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04DEE" w14:textId="77777777" w:rsidR="00C20334" w:rsidRDefault="00C20334" w:rsidP="00C20334">
      <w:pPr>
        <w:pStyle w:val="PL"/>
        <w:rPr>
          <w:noProof w:val="0"/>
        </w:rPr>
      </w:pPr>
    </w:p>
    <w:p w14:paraId="7A4A8A56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8A9EE2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21C04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BDB596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900F7C3" w14:textId="77777777" w:rsidR="00C20334" w:rsidRDefault="00C20334" w:rsidP="00C20334">
      <w:pPr>
        <w:pStyle w:val="PL"/>
        <w:rPr>
          <w:noProof w:val="0"/>
        </w:rPr>
      </w:pPr>
    </w:p>
    <w:p w14:paraId="352DFB03" w14:textId="77777777" w:rsidR="00C20334" w:rsidRPr="00802878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036FA4" w14:textId="77777777" w:rsidR="00C20334" w:rsidRPr="00802878" w:rsidRDefault="00C20334" w:rsidP="00C2033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EDEC05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85BAAD" w14:textId="77777777" w:rsidR="00C20334" w:rsidRDefault="00C20334" w:rsidP="00C20334">
      <w:pPr>
        <w:pStyle w:val="PL"/>
        <w:rPr>
          <w:noProof w:val="0"/>
        </w:rPr>
      </w:pPr>
    </w:p>
    <w:p w14:paraId="7F5735FE" w14:textId="77777777" w:rsidR="00C20334" w:rsidRDefault="00C20334" w:rsidP="00C2033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FBF457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7D99BC2" w14:textId="77777777" w:rsidR="00C20334" w:rsidRPr="00802878" w:rsidRDefault="00C20334" w:rsidP="00C2033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2394906" w14:textId="77777777" w:rsidR="00C20334" w:rsidRPr="00802878" w:rsidRDefault="00C20334" w:rsidP="00C2033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AB36C95" w14:textId="77777777" w:rsidR="00C20334" w:rsidRPr="00802878" w:rsidRDefault="00C20334" w:rsidP="00C2033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70595E47" w14:textId="77777777" w:rsidR="00C20334" w:rsidRPr="00802878" w:rsidRDefault="00C20334" w:rsidP="00C2033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F82B4F1" w14:textId="77777777" w:rsidR="00C20334" w:rsidRPr="00802878" w:rsidRDefault="00C20334" w:rsidP="00C2033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446451CD" w14:textId="77777777" w:rsidR="00C20334" w:rsidRPr="00802878" w:rsidRDefault="00C20334" w:rsidP="00C2033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7A2ED8D" w14:textId="77777777" w:rsidR="00C20334" w:rsidRDefault="00C20334" w:rsidP="00C20334">
      <w:pPr>
        <w:pStyle w:val="PL"/>
        <w:rPr>
          <w:noProof w:val="0"/>
        </w:rPr>
      </w:pPr>
    </w:p>
    <w:p w14:paraId="2080306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D0A99" w14:textId="77777777" w:rsidR="00C20334" w:rsidRPr="009F5A10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51C781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388CA2" w14:textId="77777777" w:rsidR="00C20334" w:rsidRDefault="00C20334" w:rsidP="00C20334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478011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CF7C5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E2086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68EF04" w14:textId="77777777" w:rsidR="00C20334" w:rsidRDefault="00C20334" w:rsidP="00C20334">
      <w:pPr>
        <w:pStyle w:val="PL"/>
        <w:rPr>
          <w:noProof w:val="0"/>
        </w:rPr>
      </w:pPr>
    </w:p>
    <w:p w14:paraId="1AA674FA" w14:textId="77777777" w:rsidR="00C20334" w:rsidRDefault="00C20334" w:rsidP="00C20334">
      <w:pPr>
        <w:pStyle w:val="PL"/>
        <w:rPr>
          <w:noProof w:val="0"/>
        </w:rPr>
      </w:pPr>
    </w:p>
    <w:p w14:paraId="7EE24C7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9D8E6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96C355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67465DF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18F71AC" w14:textId="77777777" w:rsidR="00C20334" w:rsidRDefault="00C20334" w:rsidP="00C20334">
      <w:pPr>
        <w:pStyle w:val="PL"/>
        <w:rPr>
          <w:noProof w:val="0"/>
        </w:rPr>
      </w:pPr>
    </w:p>
    <w:p w14:paraId="47089C0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05618B3" w14:textId="77777777" w:rsidR="00C20334" w:rsidRDefault="00C20334" w:rsidP="00C20334">
      <w:pPr>
        <w:pStyle w:val="PL"/>
        <w:rPr>
          <w:noProof w:val="0"/>
        </w:rPr>
      </w:pPr>
    </w:p>
    <w:p w14:paraId="71FE5D4C" w14:textId="77777777" w:rsidR="00C20334" w:rsidRDefault="00C20334" w:rsidP="00C20334">
      <w:pPr>
        <w:pStyle w:val="PL"/>
      </w:pPr>
      <w:r>
        <w:t>LocationAreaId</w:t>
      </w:r>
      <w:r>
        <w:tab/>
        <w:t>::= SEQUENCE</w:t>
      </w:r>
    </w:p>
    <w:p w14:paraId="464E1762" w14:textId="77777777" w:rsidR="00C20334" w:rsidRDefault="00C20334" w:rsidP="00C20334">
      <w:pPr>
        <w:pStyle w:val="PL"/>
      </w:pPr>
      <w:r>
        <w:t>{</w:t>
      </w:r>
    </w:p>
    <w:p w14:paraId="3CE3DE4C" w14:textId="77777777" w:rsidR="00C20334" w:rsidRDefault="00C20334" w:rsidP="00C2033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CD3DF55" w14:textId="77777777" w:rsidR="00C20334" w:rsidRDefault="00C20334" w:rsidP="00C2033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72B6B90" w14:textId="77777777" w:rsidR="00C20334" w:rsidRDefault="00C20334" w:rsidP="00C20334">
      <w:pPr>
        <w:pStyle w:val="PL"/>
      </w:pPr>
      <w:r>
        <w:t>}</w:t>
      </w:r>
    </w:p>
    <w:p w14:paraId="17CA492F" w14:textId="77777777" w:rsidR="00C20334" w:rsidRDefault="00C20334" w:rsidP="00C20334">
      <w:pPr>
        <w:pStyle w:val="PL"/>
      </w:pPr>
    </w:p>
    <w:p w14:paraId="466649B2" w14:textId="77777777" w:rsidR="00C20334" w:rsidRDefault="00C20334" w:rsidP="00C20334">
      <w:pPr>
        <w:pStyle w:val="PL"/>
      </w:pPr>
      <w:r>
        <w:t>LocationNumber</w:t>
      </w:r>
      <w:r>
        <w:tab/>
        <w:t>::= UTF8String</w:t>
      </w:r>
    </w:p>
    <w:p w14:paraId="5D25FF4A" w14:textId="77777777" w:rsidR="00C20334" w:rsidRDefault="00C20334" w:rsidP="00C20334">
      <w:pPr>
        <w:pStyle w:val="PL"/>
      </w:pPr>
      <w:r>
        <w:t xml:space="preserve">-- </w:t>
      </w:r>
    </w:p>
    <w:p w14:paraId="15BF9A9E" w14:textId="77777777" w:rsidR="00C20334" w:rsidRDefault="00C20334" w:rsidP="00C20334">
      <w:pPr>
        <w:pStyle w:val="PL"/>
      </w:pPr>
      <w:r>
        <w:t>-- See 3GPP TS 29.571 [249] for details</w:t>
      </w:r>
    </w:p>
    <w:p w14:paraId="729B65FA" w14:textId="77777777" w:rsidR="00C20334" w:rsidRDefault="00C20334" w:rsidP="00C20334">
      <w:pPr>
        <w:pStyle w:val="PL"/>
      </w:pPr>
      <w:r>
        <w:t xml:space="preserve">-- </w:t>
      </w:r>
    </w:p>
    <w:p w14:paraId="4EA42C11" w14:textId="77777777" w:rsidR="00C20334" w:rsidRDefault="00C20334" w:rsidP="00C20334">
      <w:pPr>
        <w:pStyle w:val="PL"/>
      </w:pPr>
    </w:p>
    <w:p w14:paraId="0B3B78F2" w14:textId="77777777" w:rsidR="00C20334" w:rsidRPr="00452B63" w:rsidRDefault="00C20334" w:rsidP="00C20334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39B9D8E" w14:textId="77777777" w:rsidR="00C20334" w:rsidRDefault="00C20334" w:rsidP="00C20334">
      <w:pPr>
        <w:pStyle w:val="PL"/>
        <w:rPr>
          <w:noProof w:val="0"/>
          <w:lang w:val="en-US"/>
        </w:rPr>
      </w:pPr>
    </w:p>
    <w:p w14:paraId="03F80890" w14:textId="77777777" w:rsidR="00C20334" w:rsidRDefault="00C20334" w:rsidP="00C20334">
      <w:pPr>
        <w:pStyle w:val="PL"/>
        <w:rPr>
          <w:lang w:eastAsia="zh-CN"/>
        </w:rPr>
      </w:pPr>
    </w:p>
    <w:p w14:paraId="5D6D23B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005EE0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C449C1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2489E7" w14:textId="77777777" w:rsidR="00C20334" w:rsidRDefault="00C20334" w:rsidP="00C20334">
      <w:pPr>
        <w:pStyle w:val="PL"/>
        <w:rPr>
          <w:lang w:eastAsia="zh-CN" w:bidi="ar-IQ"/>
        </w:rPr>
      </w:pPr>
    </w:p>
    <w:p w14:paraId="77CB2633" w14:textId="77777777" w:rsidR="00C20334" w:rsidRDefault="00C20334" w:rsidP="00C20334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785771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6635FA2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CB8E3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F1C26E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60D51F8" w14:textId="77777777" w:rsidR="00C20334" w:rsidRDefault="00C20334" w:rsidP="00C20334">
      <w:pPr>
        <w:pStyle w:val="PL"/>
        <w:rPr>
          <w:noProof w:val="0"/>
        </w:rPr>
      </w:pPr>
    </w:p>
    <w:p w14:paraId="780E803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F59B830" w14:textId="77777777" w:rsidR="00C20334" w:rsidRDefault="00C20334" w:rsidP="00C20334">
      <w:pPr>
        <w:pStyle w:val="PL"/>
        <w:rPr>
          <w:lang w:eastAsia="zh-CN" w:bidi="ar-IQ"/>
        </w:rPr>
      </w:pPr>
    </w:p>
    <w:p w14:paraId="0FFBED2C" w14:textId="77777777" w:rsidR="00C20334" w:rsidRDefault="00C20334" w:rsidP="00C20334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C65B6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AAD043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A867EC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24B9795F" w14:textId="77777777" w:rsidR="00C20334" w:rsidRDefault="00C20334" w:rsidP="00C20334">
      <w:pPr>
        <w:pStyle w:val="PL"/>
        <w:rPr>
          <w:noProof w:val="0"/>
        </w:rPr>
      </w:pPr>
    </w:p>
    <w:p w14:paraId="7A72016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02ABFE92" w14:textId="77777777" w:rsidR="00C20334" w:rsidRDefault="00C20334" w:rsidP="00C20334">
      <w:pPr>
        <w:pStyle w:val="PL"/>
        <w:rPr>
          <w:noProof w:val="0"/>
        </w:rPr>
      </w:pPr>
    </w:p>
    <w:p w14:paraId="1B51E528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FD0F944" w14:textId="77777777" w:rsidR="00C20334" w:rsidRPr="002C5DEF" w:rsidRDefault="00C20334" w:rsidP="00C20334">
      <w:pPr>
        <w:pStyle w:val="PL"/>
        <w:rPr>
          <w:noProof w:val="0"/>
          <w:lang w:val="en-US"/>
        </w:rPr>
      </w:pPr>
    </w:p>
    <w:p w14:paraId="7EF765FD" w14:textId="77777777" w:rsidR="00C20334" w:rsidRPr="00452B63" w:rsidRDefault="00C20334" w:rsidP="00C20334">
      <w:pPr>
        <w:pStyle w:val="PL"/>
        <w:rPr>
          <w:noProof w:val="0"/>
        </w:rPr>
      </w:pPr>
    </w:p>
    <w:p w14:paraId="74109544" w14:textId="77777777" w:rsidR="00C20334" w:rsidRPr="00783F45" w:rsidRDefault="00C20334" w:rsidP="00C20334">
      <w:pPr>
        <w:pStyle w:val="PL"/>
        <w:rPr>
          <w:noProof w:val="0"/>
          <w:lang w:val="en-US"/>
        </w:rPr>
      </w:pPr>
      <w:bookmarkStart w:id="18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3B435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6B945C1D" w14:textId="77777777" w:rsidR="00C20334" w:rsidRPr="0009176B" w:rsidRDefault="00C20334" w:rsidP="00C2033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359EC51D" w14:textId="77777777" w:rsidR="00C20334" w:rsidRPr="0009176B" w:rsidRDefault="00C20334" w:rsidP="00C20334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6FCB7B0" w14:textId="77777777" w:rsidR="00C20334" w:rsidRPr="0009176B" w:rsidRDefault="00C20334" w:rsidP="00C20334">
      <w:pPr>
        <w:pStyle w:val="PL"/>
        <w:rPr>
          <w:noProof w:val="0"/>
          <w:lang w:val="en-US"/>
        </w:rPr>
      </w:pPr>
    </w:p>
    <w:p w14:paraId="481F9FB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003F4C4F" w14:textId="77777777" w:rsidR="00C20334" w:rsidRDefault="00C20334" w:rsidP="00C20334">
      <w:pPr>
        <w:pStyle w:val="PL"/>
        <w:rPr>
          <w:noProof w:val="0"/>
        </w:rPr>
      </w:pPr>
    </w:p>
    <w:p w14:paraId="175F2CD9" w14:textId="77777777" w:rsidR="00C20334" w:rsidRDefault="00C20334" w:rsidP="00C20334">
      <w:pPr>
        <w:pStyle w:val="PL"/>
        <w:rPr>
          <w:noProof w:val="0"/>
        </w:rPr>
      </w:pPr>
    </w:p>
    <w:p w14:paraId="39483283" w14:textId="77777777" w:rsidR="00C20334" w:rsidRPr="002C5DEF" w:rsidRDefault="00C20334" w:rsidP="00C20334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C69DD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BA233B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78A7FCC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5F9948B1" w14:textId="77777777" w:rsidR="00C20334" w:rsidRDefault="00C20334" w:rsidP="00C20334">
      <w:pPr>
        <w:pStyle w:val="PL"/>
        <w:rPr>
          <w:noProof w:val="0"/>
        </w:rPr>
      </w:pPr>
    </w:p>
    <w:p w14:paraId="1686857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bookmarkEnd w:id="18"/>
    <w:p w14:paraId="41BA2368" w14:textId="77777777" w:rsidR="00C20334" w:rsidRDefault="00C20334" w:rsidP="00C20334">
      <w:pPr>
        <w:pStyle w:val="PL"/>
        <w:rPr>
          <w:noProof w:val="0"/>
          <w:lang w:val="en-US"/>
        </w:rPr>
      </w:pPr>
    </w:p>
    <w:p w14:paraId="1CED2114" w14:textId="77777777" w:rsidR="00C20334" w:rsidRDefault="00C20334" w:rsidP="00C20334">
      <w:pPr>
        <w:pStyle w:val="PL"/>
        <w:rPr>
          <w:noProof w:val="0"/>
          <w:lang w:val="en-US"/>
        </w:rPr>
      </w:pPr>
    </w:p>
    <w:p w14:paraId="501ABD01" w14:textId="77777777" w:rsidR="00C20334" w:rsidRDefault="00C20334" w:rsidP="00C20334">
      <w:pPr>
        <w:pStyle w:val="PL"/>
        <w:rPr>
          <w:noProof w:val="0"/>
        </w:rPr>
      </w:pPr>
    </w:p>
    <w:p w14:paraId="2CD1A6CE" w14:textId="77777777" w:rsidR="00C20334" w:rsidRPr="0009176B" w:rsidRDefault="00C20334" w:rsidP="00C20334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F905B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495C8E3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C8232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EF88958" w14:textId="77777777" w:rsidR="00C20334" w:rsidRDefault="00C20334" w:rsidP="00C20334">
      <w:pPr>
        <w:pStyle w:val="PL"/>
        <w:rPr>
          <w:noProof w:val="0"/>
        </w:rPr>
      </w:pPr>
    </w:p>
    <w:p w14:paraId="7FB9E59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19A9858F" w14:textId="77777777" w:rsidR="00C20334" w:rsidRDefault="00C20334" w:rsidP="00C20334">
      <w:pPr>
        <w:pStyle w:val="PL"/>
        <w:rPr>
          <w:noProof w:val="0"/>
        </w:rPr>
      </w:pPr>
    </w:p>
    <w:p w14:paraId="17757F51" w14:textId="77777777" w:rsidR="00C20334" w:rsidRDefault="00C20334" w:rsidP="00C20334">
      <w:pPr>
        <w:pStyle w:val="PL"/>
        <w:rPr>
          <w:noProof w:val="0"/>
        </w:rPr>
      </w:pPr>
    </w:p>
    <w:p w14:paraId="11A1FB07" w14:textId="77777777" w:rsidR="00C20334" w:rsidRPr="00783F45" w:rsidRDefault="00C20334" w:rsidP="00C20334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2802A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FFA829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9" w:name="_Hlk47430212"/>
      <w:proofErr w:type="spellStart"/>
      <w:r w:rsidRPr="00AF0F07">
        <w:rPr>
          <w:noProof w:val="0"/>
        </w:rPr>
        <w:t>SteerModeValue</w:t>
      </w:r>
      <w:bookmarkEnd w:id="19"/>
      <w:proofErr w:type="spellEnd"/>
      <w:r>
        <w:rPr>
          <w:noProof w:val="0"/>
        </w:rPr>
        <w:t xml:space="preserve"> OPTIONAL,</w:t>
      </w:r>
    </w:p>
    <w:p w14:paraId="3871482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CE9E3D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3D5DF7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EEA623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20C5F813" w14:textId="77777777" w:rsidR="00C20334" w:rsidRDefault="00C20334" w:rsidP="00C20334">
      <w:pPr>
        <w:pStyle w:val="PL"/>
        <w:rPr>
          <w:noProof w:val="0"/>
        </w:rPr>
      </w:pPr>
    </w:p>
    <w:p w14:paraId="65CAB78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CF0CDCE" w14:textId="77777777" w:rsidR="00C20334" w:rsidRDefault="00C20334" w:rsidP="00C20334">
      <w:pPr>
        <w:pStyle w:val="PL"/>
        <w:rPr>
          <w:noProof w:val="0"/>
        </w:rPr>
      </w:pPr>
    </w:p>
    <w:p w14:paraId="2D141E0C" w14:textId="77777777" w:rsidR="00C20334" w:rsidRPr="00452B63" w:rsidRDefault="00C20334" w:rsidP="00C20334">
      <w:pPr>
        <w:pStyle w:val="PL"/>
        <w:rPr>
          <w:noProof w:val="0"/>
          <w:lang w:val="en-US"/>
        </w:rPr>
      </w:pPr>
    </w:p>
    <w:p w14:paraId="77D16D66" w14:textId="77777777" w:rsidR="00C20334" w:rsidRDefault="00C20334" w:rsidP="00C2033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85EE75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BDE46E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53ED2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3BCEE9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21919E0" w14:textId="77777777" w:rsidR="00C20334" w:rsidRDefault="00C20334" w:rsidP="00C20334">
      <w:pPr>
        <w:pStyle w:val="PL"/>
        <w:rPr>
          <w:noProof w:val="0"/>
        </w:rPr>
      </w:pPr>
    </w:p>
    <w:p w14:paraId="0802811E" w14:textId="77777777" w:rsidR="00C20334" w:rsidRDefault="00C20334" w:rsidP="00C20334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200E1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FC9C9B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4D771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5DF350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1F022EC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31CA3F79" w14:textId="77777777" w:rsidR="00C20334" w:rsidRDefault="00C20334" w:rsidP="00C20334">
      <w:pPr>
        <w:pStyle w:val="PL"/>
        <w:rPr>
          <w:noProof w:val="0"/>
        </w:rPr>
      </w:pPr>
    </w:p>
    <w:p w14:paraId="36F1C5F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74459496" w14:textId="77777777" w:rsidR="00C20334" w:rsidRDefault="00C20334" w:rsidP="00C20334">
      <w:pPr>
        <w:pStyle w:val="PL"/>
        <w:rPr>
          <w:noProof w:val="0"/>
        </w:rPr>
      </w:pPr>
      <w:r>
        <w:t xml:space="preserve"> </w:t>
      </w:r>
    </w:p>
    <w:p w14:paraId="2C622D3D" w14:textId="77777777" w:rsidR="00C20334" w:rsidRDefault="00C20334" w:rsidP="00C20334">
      <w:pPr>
        <w:pStyle w:val="PL"/>
        <w:rPr>
          <w:noProof w:val="0"/>
        </w:rPr>
      </w:pPr>
    </w:p>
    <w:p w14:paraId="4D6E429E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MscNumber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9FE8FD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E1599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37B77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858156" w14:textId="77777777" w:rsidR="00C20334" w:rsidRDefault="00C20334" w:rsidP="00C20334">
      <w:pPr>
        <w:pStyle w:val="PL"/>
        <w:rPr>
          <w:noProof w:val="0"/>
        </w:rPr>
      </w:pPr>
    </w:p>
    <w:p w14:paraId="49BF6974" w14:textId="77777777" w:rsidR="00C20334" w:rsidRDefault="00C20334" w:rsidP="00C20334">
      <w:pPr>
        <w:pStyle w:val="PL"/>
        <w:rPr>
          <w:noProof w:val="0"/>
        </w:rPr>
      </w:pPr>
    </w:p>
    <w:p w14:paraId="4F3D5D3C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2E955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623526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41D8E5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CEB768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502F2F4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3D35718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46517E32" w14:textId="77777777" w:rsidR="00C20334" w:rsidRDefault="00C20334" w:rsidP="00C20334">
      <w:pPr>
        <w:pStyle w:val="PL"/>
        <w:rPr>
          <w:noProof w:val="0"/>
        </w:rPr>
      </w:pPr>
    </w:p>
    <w:p w14:paraId="3F630D7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079A9D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CC36ED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7F5CC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118480A" w14:textId="77777777" w:rsidR="00C20334" w:rsidRDefault="00C20334" w:rsidP="00C20334">
      <w:pPr>
        <w:pStyle w:val="PL"/>
        <w:rPr>
          <w:noProof w:val="0"/>
        </w:rPr>
      </w:pPr>
    </w:p>
    <w:p w14:paraId="7B90958D" w14:textId="77777777" w:rsidR="00C20334" w:rsidRDefault="00C20334" w:rsidP="00C2033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74C62DF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1DE64B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BCB011E" w14:textId="77777777" w:rsidR="00C20334" w:rsidRPr="00316ACC" w:rsidRDefault="00C20334" w:rsidP="00C20334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35F6DC1A" w14:textId="77777777" w:rsidR="00C20334" w:rsidRPr="00316ACC" w:rsidRDefault="00C20334" w:rsidP="00C20334">
      <w:pPr>
        <w:pStyle w:val="PL"/>
        <w:rPr>
          <w:noProof w:val="0"/>
          <w:lang w:val="fr-FR"/>
        </w:rPr>
      </w:pPr>
    </w:p>
    <w:p w14:paraId="5A66A331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proofErr w:type="gramStart"/>
      <w:r w:rsidRPr="00750C70">
        <w:rPr>
          <w:noProof w:val="0"/>
          <w:lang w:val="fr-FR"/>
        </w:rPr>
        <w:tab/>
        <w:t>::</w:t>
      </w:r>
      <w:proofErr w:type="gramEnd"/>
      <w:r w:rsidRPr="00750C70">
        <w:rPr>
          <w:noProof w:val="0"/>
          <w:lang w:val="fr-FR"/>
        </w:rPr>
        <w:t>= SEQUENCE</w:t>
      </w:r>
    </w:p>
    <w:p w14:paraId="2E8F6F29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FA841FF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n</w:t>
      </w:r>
      <w:proofErr w:type="gramEnd"/>
      <w:r w:rsidRPr="00750C70">
        <w:rPr>
          <w:noProof w:val="0"/>
          <w:lang w:val="fr-FR"/>
        </w:rPr>
        <w:t>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4F8C622" w14:textId="77777777" w:rsidR="00C20334" w:rsidRDefault="00C20334" w:rsidP="00C20334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56D5A87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DABE9B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73101B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E1ACDB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0552232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3B1C0BF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3E044A1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459C21A3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750C70">
        <w:rPr>
          <w:noProof w:val="0"/>
          <w:lang w:val="fr-FR"/>
        </w:rPr>
        <w:t>gli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1C341A9" w14:textId="77777777" w:rsidR="00C20334" w:rsidRPr="00750C70" w:rsidRDefault="00C20334" w:rsidP="00C20334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spellStart"/>
      <w:proofErr w:type="gramStart"/>
      <w:r w:rsidRPr="00750C70">
        <w:rPr>
          <w:noProof w:val="0"/>
          <w:lang w:val="fr-FR"/>
        </w:rPr>
        <w:t>gci</w:t>
      </w:r>
      <w:proofErr w:type="spellEnd"/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0ABAA2E6" w14:textId="77777777" w:rsidR="00C20334" w:rsidRPr="00750C70" w:rsidRDefault="00C20334" w:rsidP="00C20334">
      <w:pPr>
        <w:pStyle w:val="PL"/>
        <w:rPr>
          <w:noProof w:val="0"/>
          <w:lang w:val="fr-FR"/>
        </w:rPr>
      </w:pPr>
    </w:p>
    <w:p w14:paraId="3508155E" w14:textId="77777777" w:rsidR="00C20334" w:rsidRPr="00316ACC" w:rsidRDefault="00C20334" w:rsidP="00C20334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lastRenderedPageBreak/>
        <w:t>}</w:t>
      </w:r>
    </w:p>
    <w:p w14:paraId="12287963" w14:textId="77777777" w:rsidR="00C20334" w:rsidRPr="00316ACC" w:rsidRDefault="00C20334" w:rsidP="00C20334">
      <w:pPr>
        <w:pStyle w:val="PL"/>
        <w:rPr>
          <w:noProof w:val="0"/>
          <w:lang w:val="fr-FR"/>
        </w:rPr>
      </w:pPr>
    </w:p>
    <w:p w14:paraId="35C59452" w14:textId="77777777" w:rsidR="00C20334" w:rsidRPr="00316ACC" w:rsidRDefault="00C20334" w:rsidP="00C20334">
      <w:pPr>
        <w:pStyle w:val="PL"/>
        <w:rPr>
          <w:noProof w:val="0"/>
          <w:lang w:val="fr-FR"/>
        </w:rPr>
      </w:pPr>
    </w:p>
    <w:p w14:paraId="77D7E0F5" w14:textId="77777777" w:rsidR="00C20334" w:rsidRPr="00316ACC" w:rsidRDefault="00C20334" w:rsidP="00C20334">
      <w:pPr>
        <w:pStyle w:val="PL"/>
        <w:rPr>
          <w:lang w:val="fr-FR"/>
        </w:rPr>
      </w:pPr>
    </w:p>
    <w:p w14:paraId="2FDE08AC" w14:textId="77777777" w:rsidR="00C20334" w:rsidRPr="00750C70" w:rsidRDefault="00C20334" w:rsidP="00C20334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3FF7716" w14:textId="77777777" w:rsidR="00C20334" w:rsidRPr="00750C70" w:rsidRDefault="00C20334" w:rsidP="00C2033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A888792" w14:textId="77777777" w:rsidR="00C20334" w:rsidRPr="00750C70" w:rsidRDefault="00C20334" w:rsidP="00C2033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2C5BA30" w14:textId="77777777" w:rsidR="00C20334" w:rsidRDefault="00C20334" w:rsidP="00C20334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684AE97" w14:textId="77777777" w:rsidR="00C20334" w:rsidRDefault="00C20334" w:rsidP="00C2033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B2A8098" w14:textId="77777777" w:rsidR="00C20334" w:rsidRDefault="00C20334" w:rsidP="00C2033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894015E" w14:textId="77777777" w:rsidR="00C20334" w:rsidRDefault="00C20334" w:rsidP="00C2033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10524D4" w14:textId="77777777" w:rsidR="00C20334" w:rsidRDefault="00C20334" w:rsidP="00C20334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D629CE7" w14:textId="77777777" w:rsidR="00C20334" w:rsidRDefault="00C20334" w:rsidP="00C2033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B2A1321" w14:textId="77777777" w:rsidR="00C20334" w:rsidRDefault="00C20334" w:rsidP="00C20334">
      <w:pPr>
        <w:pStyle w:val="PL"/>
      </w:pPr>
    </w:p>
    <w:p w14:paraId="682C8352" w14:textId="77777777" w:rsidR="00C20334" w:rsidRDefault="00C20334" w:rsidP="00C20334">
      <w:pPr>
        <w:pStyle w:val="PL"/>
      </w:pPr>
      <w:r>
        <w:t>}</w:t>
      </w:r>
    </w:p>
    <w:p w14:paraId="0EB6D2AF" w14:textId="77777777" w:rsidR="00C20334" w:rsidRDefault="00C20334" w:rsidP="00C20334">
      <w:pPr>
        <w:pStyle w:val="PL"/>
      </w:pPr>
    </w:p>
    <w:p w14:paraId="16BD3AA6" w14:textId="77777777" w:rsidR="00C20334" w:rsidRDefault="00C20334" w:rsidP="00C20334">
      <w:pPr>
        <w:pStyle w:val="PL"/>
      </w:pPr>
    </w:p>
    <w:p w14:paraId="747FB92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F039D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4E780A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3FBCE5" w14:textId="77777777" w:rsidR="00C20334" w:rsidRPr="00C41449" w:rsidRDefault="00C20334" w:rsidP="00C20334">
      <w:pPr>
        <w:pStyle w:val="PL"/>
        <w:rPr>
          <w:noProof w:val="0"/>
        </w:rPr>
      </w:pPr>
    </w:p>
    <w:p w14:paraId="183E6D71" w14:textId="77777777" w:rsidR="00C20334" w:rsidRDefault="00C20334" w:rsidP="00C20334">
      <w:pPr>
        <w:pStyle w:val="PL"/>
        <w:rPr>
          <w:noProof w:val="0"/>
        </w:rPr>
      </w:pPr>
    </w:p>
    <w:p w14:paraId="2DF95022" w14:textId="77777777" w:rsidR="00C20334" w:rsidRDefault="00C20334" w:rsidP="00C20334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83F82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71D3B4C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61CC04F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6AE8937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76DF42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03B5CF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10698A5B" w14:textId="77777777" w:rsidR="00C20334" w:rsidRPr="007363EE" w:rsidRDefault="00C20334" w:rsidP="00C20334">
      <w:pPr>
        <w:pStyle w:val="PL"/>
        <w:rPr>
          <w:noProof w:val="0"/>
        </w:rPr>
      </w:pPr>
    </w:p>
    <w:p w14:paraId="3BED81C0" w14:textId="77777777" w:rsidR="00C20334" w:rsidRDefault="00C20334" w:rsidP="00C20334">
      <w:pPr>
        <w:pStyle w:val="PL"/>
        <w:rPr>
          <w:noProof w:val="0"/>
        </w:rPr>
      </w:pPr>
    </w:p>
    <w:p w14:paraId="21978189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C5135F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6291273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59A4FE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BF94D5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1870B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2A84D0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DA0FD9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442E1640" w14:textId="77777777" w:rsidR="00C20334" w:rsidRDefault="00C20334" w:rsidP="00C20334">
      <w:pPr>
        <w:pStyle w:val="PL"/>
        <w:rPr>
          <w:noProof w:val="0"/>
        </w:rPr>
      </w:pPr>
    </w:p>
    <w:p w14:paraId="3718612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D53EF15" w14:textId="77777777" w:rsidR="00C20334" w:rsidRDefault="00C20334" w:rsidP="00C20334">
      <w:pPr>
        <w:pStyle w:val="PL"/>
        <w:rPr>
          <w:noProof w:val="0"/>
        </w:rPr>
      </w:pPr>
    </w:p>
    <w:p w14:paraId="5807D145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3EF4195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57CC6D8" w14:textId="77777777" w:rsidR="00C20334" w:rsidRDefault="00C20334" w:rsidP="00C20334">
      <w:pPr>
        <w:pStyle w:val="PL"/>
        <w:rPr>
          <w:noProof w:val="0"/>
        </w:rPr>
      </w:pPr>
    </w:p>
    <w:p w14:paraId="0EE514B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57F4C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A55BF9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66A4137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3F8CAA7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275052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E5291A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0AAF5F5" w14:textId="77777777" w:rsidR="00C20334" w:rsidRDefault="00C20334" w:rsidP="00C20334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9AA919F" w14:textId="77777777" w:rsidR="00C20334" w:rsidRDefault="00C20334" w:rsidP="00C20334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FA13D88" w14:textId="77777777" w:rsidR="00C20334" w:rsidRDefault="00C20334" w:rsidP="00C2033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7C249CC" w14:textId="77777777" w:rsidR="00C20334" w:rsidRDefault="00C20334" w:rsidP="00C2033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395E436" w14:textId="77777777" w:rsidR="00C20334" w:rsidRDefault="00C20334" w:rsidP="00C2033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860C1F0" w14:textId="77777777" w:rsidR="00C20334" w:rsidRDefault="00C20334" w:rsidP="00C2033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2FCD141" w14:textId="77777777" w:rsidR="00C20334" w:rsidRDefault="00C20334" w:rsidP="00C2033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7F485E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0AC0C55C" w14:textId="77777777" w:rsidR="00C20334" w:rsidRDefault="00C20334" w:rsidP="00C2033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20600BE0" w14:textId="77777777" w:rsidR="00C20334" w:rsidRDefault="00C20334" w:rsidP="00C2033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1FB465B8" w14:textId="77777777" w:rsidR="00C20334" w:rsidRDefault="00C20334" w:rsidP="00C2033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6AF196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666EBB9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41207A82" w14:textId="77777777" w:rsidR="00C20334" w:rsidRDefault="00C20334" w:rsidP="00C20334">
      <w:pPr>
        <w:pStyle w:val="PL"/>
        <w:tabs>
          <w:tab w:val="clear" w:pos="768"/>
        </w:tabs>
        <w:rPr>
          <w:noProof w:val="0"/>
        </w:rPr>
      </w:pPr>
    </w:p>
    <w:p w14:paraId="1608AC7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5CCFF89" w14:textId="77777777" w:rsidR="00C20334" w:rsidRDefault="00C20334" w:rsidP="00C20334">
      <w:pPr>
        <w:pStyle w:val="PL"/>
        <w:rPr>
          <w:noProof w:val="0"/>
        </w:rPr>
      </w:pPr>
    </w:p>
    <w:p w14:paraId="04740E5A" w14:textId="77777777" w:rsidR="00C20334" w:rsidRPr="00920268" w:rsidRDefault="00C20334" w:rsidP="00C20334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357558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8791D24" w14:textId="77777777" w:rsidR="00C20334" w:rsidRDefault="00C20334" w:rsidP="00C2033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95FED15" w14:textId="77777777" w:rsidR="00C20334" w:rsidRPr="007D5722" w:rsidRDefault="00C20334" w:rsidP="00C2033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501713F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20660D07" w14:textId="77777777" w:rsidR="00C20334" w:rsidRDefault="00C20334" w:rsidP="00C20334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60E89A8" w14:textId="77777777" w:rsidR="00C20334" w:rsidRDefault="00C20334" w:rsidP="00C20334">
      <w:pPr>
        <w:pStyle w:val="PL"/>
        <w:rPr>
          <w:noProof w:val="0"/>
        </w:rPr>
      </w:pPr>
    </w:p>
    <w:p w14:paraId="76C3A9C6" w14:textId="77777777" w:rsidR="00C20334" w:rsidRDefault="00C20334" w:rsidP="00C2033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B55168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1A4E0DC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F73C29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6FC19C1" w14:textId="77777777" w:rsidR="00C20334" w:rsidRDefault="00C20334" w:rsidP="00C20334">
      <w:pPr>
        <w:pStyle w:val="PL"/>
        <w:rPr>
          <w:noProof w:val="0"/>
        </w:rPr>
      </w:pPr>
    </w:p>
    <w:p w14:paraId="2074DC3A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E31721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F3A29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2B175D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01892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EF84A4E" w14:textId="77777777" w:rsidR="00C20334" w:rsidRDefault="00C20334" w:rsidP="00C20334">
      <w:pPr>
        <w:pStyle w:val="PL"/>
        <w:rPr>
          <w:noProof w:val="0"/>
        </w:rPr>
      </w:pPr>
    </w:p>
    <w:p w14:paraId="26476CB4" w14:textId="77777777" w:rsidR="00C20334" w:rsidRPr="00920268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1D21EB1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39459A71" w14:textId="77777777" w:rsidR="00C20334" w:rsidRPr="007D5722" w:rsidRDefault="00C20334" w:rsidP="00C2033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E42B1E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FAF9E0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F4DFB03" w14:textId="77777777" w:rsidR="00C20334" w:rsidRDefault="00C20334" w:rsidP="00C20334">
      <w:pPr>
        <w:pStyle w:val="PL"/>
        <w:rPr>
          <w:noProof w:val="0"/>
        </w:rPr>
      </w:pPr>
    </w:p>
    <w:p w14:paraId="5DA369B8" w14:textId="77777777" w:rsidR="00C20334" w:rsidRDefault="00C20334" w:rsidP="00C2033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11BAA8F" w14:textId="77777777" w:rsidR="00C20334" w:rsidRDefault="00C20334" w:rsidP="00C2033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D6B0D4E" w14:textId="77777777" w:rsidR="00C20334" w:rsidRPr="006818EC" w:rsidRDefault="00C20334" w:rsidP="00C20334">
      <w:pPr>
        <w:pStyle w:val="PL"/>
        <w:rPr>
          <w:noProof w:val="0"/>
        </w:rPr>
      </w:pPr>
    </w:p>
    <w:p w14:paraId="0EEA75FB" w14:textId="77777777" w:rsidR="00C20334" w:rsidRDefault="00C20334" w:rsidP="00C20334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3BCCF6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6DD5F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9B586D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02F5D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09D3B9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B04534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6FFB4D1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6CA43A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89229B8" w14:textId="77777777" w:rsidR="00C20334" w:rsidRDefault="00C20334" w:rsidP="00C20334">
      <w:pPr>
        <w:pStyle w:val="PL"/>
        <w:rPr>
          <w:noProof w:val="0"/>
        </w:rPr>
      </w:pPr>
    </w:p>
    <w:p w14:paraId="4A575FB2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14FF001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5B23BD5" w14:textId="77777777" w:rsidR="00C20334" w:rsidRPr="00CA12EF" w:rsidRDefault="00C20334" w:rsidP="00C2033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1AE21EF" w14:textId="77777777" w:rsidR="00C20334" w:rsidRPr="00CA12EF" w:rsidRDefault="00C20334" w:rsidP="00C2033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058B992" w14:textId="77777777" w:rsidR="00C20334" w:rsidRPr="00CA12EF" w:rsidRDefault="00C20334" w:rsidP="00C2033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26D3F7AC" w14:textId="77777777" w:rsidR="00C20334" w:rsidRPr="00CA12EF" w:rsidRDefault="00C20334" w:rsidP="00C2033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2CD14EF6" w14:textId="77777777" w:rsidR="00C20334" w:rsidRPr="00DC224F" w:rsidRDefault="00C20334" w:rsidP="00C20334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74CF0629" w14:textId="77777777" w:rsidR="00C20334" w:rsidRPr="00CA12EF" w:rsidRDefault="00C20334" w:rsidP="00C20334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452C4815" w14:textId="77777777" w:rsidR="00C20334" w:rsidRDefault="00C20334" w:rsidP="00C20334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ED62AC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09337294" w14:textId="77777777" w:rsidR="00C20334" w:rsidRDefault="00C20334" w:rsidP="00C20334">
      <w:pPr>
        <w:pStyle w:val="PL"/>
        <w:rPr>
          <w:noProof w:val="0"/>
        </w:rPr>
      </w:pPr>
    </w:p>
    <w:p w14:paraId="15BF5549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3789D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35B0D3E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5BBE1EF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27B769C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2612AD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4B65600" w14:textId="77777777" w:rsidR="00C20334" w:rsidRDefault="00C20334" w:rsidP="00C20334">
      <w:pPr>
        <w:pStyle w:val="PL"/>
        <w:rPr>
          <w:noProof w:val="0"/>
        </w:rPr>
      </w:pPr>
    </w:p>
    <w:p w14:paraId="020DFF31" w14:textId="77777777" w:rsidR="00C20334" w:rsidRDefault="00C20334" w:rsidP="00C20334">
      <w:pPr>
        <w:pStyle w:val="PL"/>
        <w:rPr>
          <w:noProof w:val="0"/>
        </w:rPr>
      </w:pPr>
    </w:p>
    <w:p w14:paraId="6E03AF5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69E9A9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035AF2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8DD5FF" w14:textId="77777777" w:rsidR="00C20334" w:rsidRDefault="00C20334" w:rsidP="00C20334">
      <w:pPr>
        <w:pStyle w:val="PL"/>
        <w:rPr>
          <w:noProof w:val="0"/>
        </w:rPr>
      </w:pPr>
    </w:p>
    <w:p w14:paraId="0A575528" w14:textId="77777777" w:rsidR="00C20334" w:rsidRDefault="00C20334" w:rsidP="00C20334">
      <w:pPr>
        <w:pStyle w:val="PL"/>
        <w:rPr>
          <w:noProof w:val="0"/>
        </w:rPr>
      </w:pPr>
    </w:p>
    <w:p w14:paraId="536A97E0" w14:textId="77777777" w:rsidR="00C20334" w:rsidRDefault="00C20334" w:rsidP="00C20334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515CF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3B69565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32207D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5B92D050" w14:textId="77777777" w:rsidR="00C20334" w:rsidRDefault="00C20334" w:rsidP="00C20334">
      <w:pPr>
        <w:pStyle w:val="PL"/>
        <w:rPr>
          <w:noProof w:val="0"/>
        </w:rPr>
      </w:pPr>
    </w:p>
    <w:p w14:paraId="2A4E82C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0FBCD7C" w14:textId="77777777" w:rsidR="00C20334" w:rsidRDefault="00C20334" w:rsidP="00C20334">
      <w:pPr>
        <w:pStyle w:val="PL"/>
        <w:rPr>
          <w:noProof w:val="0"/>
        </w:rPr>
      </w:pPr>
    </w:p>
    <w:p w14:paraId="7706C292" w14:textId="77777777" w:rsidR="00C20334" w:rsidRDefault="00C20334" w:rsidP="00C20334">
      <w:pPr>
        <w:pStyle w:val="PL"/>
        <w:rPr>
          <w:noProof w:val="0"/>
        </w:rPr>
      </w:pPr>
    </w:p>
    <w:p w14:paraId="5963418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D6378E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81E160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40FE43" w14:textId="77777777" w:rsidR="00C20334" w:rsidRDefault="00C20334" w:rsidP="00C20334">
      <w:pPr>
        <w:pStyle w:val="PL"/>
        <w:rPr>
          <w:noProof w:val="0"/>
        </w:rPr>
      </w:pPr>
    </w:p>
    <w:p w14:paraId="09672EC1" w14:textId="77777777" w:rsidR="00C20334" w:rsidRDefault="00C20334" w:rsidP="00C20334">
      <w:pPr>
        <w:pStyle w:val="PL"/>
        <w:rPr>
          <w:noProof w:val="0"/>
        </w:rPr>
      </w:pPr>
    </w:p>
    <w:p w14:paraId="5679507E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11DC5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33E1AD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9991C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E79BAE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4F035029" w14:textId="77777777" w:rsidR="00C20334" w:rsidRDefault="00C20334" w:rsidP="00C20334">
      <w:pPr>
        <w:pStyle w:val="PL"/>
        <w:rPr>
          <w:noProof w:val="0"/>
        </w:rPr>
      </w:pPr>
    </w:p>
    <w:p w14:paraId="4D2709A3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DA99CC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EEFC9E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022178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EEA4F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6C3B4D4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3A117E4E" w14:textId="77777777" w:rsidR="00C20334" w:rsidRDefault="00C20334" w:rsidP="00C20334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C274F9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1B24A10F" w14:textId="77777777" w:rsidR="00C20334" w:rsidRDefault="00C20334" w:rsidP="00C20334">
      <w:pPr>
        <w:pStyle w:val="PL"/>
        <w:rPr>
          <w:noProof w:val="0"/>
        </w:rPr>
      </w:pPr>
    </w:p>
    <w:p w14:paraId="67436A1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PDUSessionPairID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04972DC" w14:textId="77777777" w:rsidR="00C20334" w:rsidRDefault="00C20334" w:rsidP="00C20334">
      <w:pPr>
        <w:pStyle w:val="PL"/>
        <w:rPr>
          <w:noProof w:val="0"/>
        </w:rPr>
      </w:pPr>
    </w:p>
    <w:p w14:paraId="3CC8237C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6506236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896B6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DEA3CB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27FA59" w14:textId="77777777" w:rsidR="00C20334" w:rsidRDefault="00C20334" w:rsidP="00C20334">
      <w:pPr>
        <w:pStyle w:val="PL"/>
        <w:rPr>
          <w:noProof w:val="0"/>
        </w:rPr>
      </w:pPr>
    </w:p>
    <w:p w14:paraId="2EBBCED9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FB1C3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3D77665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9D0B9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BD180D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4940D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848D4B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D163AB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8D65E9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2F762A8" w14:textId="77777777" w:rsidR="00C20334" w:rsidRDefault="00C20334" w:rsidP="00C20334">
      <w:pPr>
        <w:pStyle w:val="PL"/>
      </w:pPr>
    </w:p>
    <w:p w14:paraId="5790896B" w14:textId="77777777" w:rsidR="00C20334" w:rsidRDefault="00C20334" w:rsidP="00C20334">
      <w:pPr>
        <w:pStyle w:val="PL"/>
      </w:pPr>
    </w:p>
    <w:p w14:paraId="5EF4A529" w14:textId="77777777" w:rsidR="00C20334" w:rsidRDefault="00C20334" w:rsidP="00C2033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71072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D2D887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A0B4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EED9B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0723FDAE" w14:textId="77777777" w:rsidR="00C20334" w:rsidRDefault="00C20334" w:rsidP="00C20334">
      <w:pPr>
        <w:pStyle w:val="PL"/>
        <w:rPr>
          <w:noProof w:val="0"/>
        </w:rPr>
      </w:pPr>
    </w:p>
    <w:p w14:paraId="0AC7C3C5" w14:textId="77777777" w:rsidR="00C20334" w:rsidRDefault="00C20334" w:rsidP="00C2033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AE21F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F5948C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49206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6C044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1ECE5DE" w14:textId="77777777" w:rsidR="00C20334" w:rsidRDefault="00C20334" w:rsidP="00C20334">
      <w:pPr>
        <w:pStyle w:val="PL"/>
        <w:rPr>
          <w:noProof w:val="0"/>
        </w:rPr>
      </w:pPr>
    </w:p>
    <w:p w14:paraId="583B59D4" w14:textId="77777777" w:rsidR="00C20334" w:rsidRDefault="00C20334" w:rsidP="00C20334">
      <w:pPr>
        <w:pStyle w:val="PL"/>
        <w:rPr>
          <w:noProof w:val="0"/>
        </w:rPr>
      </w:pPr>
    </w:p>
    <w:p w14:paraId="77F1EE3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4D53EF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C99AD1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92778A" w14:textId="77777777" w:rsidR="00C20334" w:rsidRDefault="00C20334" w:rsidP="00C20334">
      <w:pPr>
        <w:pStyle w:val="PL"/>
        <w:rPr>
          <w:noProof w:val="0"/>
        </w:rPr>
      </w:pPr>
    </w:p>
    <w:p w14:paraId="5400D2B5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EA0410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EC344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49EC6F0" w14:textId="77777777" w:rsidR="00C20334" w:rsidRPr="005846D8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A42A6A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5A010B3F" w14:textId="77777777" w:rsidR="00C20334" w:rsidRDefault="00C20334" w:rsidP="00C20334">
      <w:pPr>
        <w:pStyle w:val="PL"/>
        <w:rPr>
          <w:noProof w:val="0"/>
        </w:rPr>
      </w:pPr>
    </w:p>
    <w:p w14:paraId="751945E7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59B9CD6" w14:textId="77777777" w:rsidR="00C20334" w:rsidRDefault="00C20334" w:rsidP="00C20334">
      <w:pPr>
        <w:pStyle w:val="PL"/>
        <w:rPr>
          <w:noProof w:val="0"/>
        </w:rPr>
      </w:pPr>
    </w:p>
    <w:p w14:paraId="1DDCA991" w14:textId="77777777" w:rsidR="00C20334" w:rsidRPr="00920268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3561E1C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71ED7A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542CA2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E52EAE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E0A6F7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1640AD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601B52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A90409C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B0B828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439B576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75B70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FB7DD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2180D2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FBC8B6C" w14:textId="77777777" w:rsidR="00C20334" w:rsidRDefault="00C20334" w:rsidP="00C20334">
      <w:pPr>
        <w:pStyle w:val="PL"/>
        <w:rPr>
          <w:noProof w:val="0"/>
        </w:rPr>
      </w:pPr>
    </w:p>
    <w:p w14:paraId="3F3D7F4F" w14:textId="77777777" w:rsidR="00C20334" w:rsidRDefault="00C20334" w:rsidP="00C20334">
      <w:pPr>
        <w:pStyle w:val="PL"/>
        <w:rPr>
          <w:noProof w:val="0"/>
        </w:rPr>
      </w:pPr>
    </w:p>
    <w:p w14:paraId="3549C1B5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QosMonitoringReport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99059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spellStart"/>
      <w:proofErr w:type="gramStart"/>
      <w:r>
        <w:rPr>
          <w:noProof w:val="0"/>
        </w:rPr>
        <w:t>ulDelays,dlDelays</w:t>
      </w:r>
      <w:proofErr w:type="spellEnd"/>
      <w:proofErr w:type="gramEnd"/>
      <w:r>
        <w:rPr>
          <w:noProof w:val="0"/>
        </w:rPr>
        <w:t xml:space="preserve"> and </w:t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 xml:space="preserve"> is 2.</w:t>
      </w:r>
    </w:p>
    <w:p w14:paraId="2E78144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4FAD9D0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526E4E8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6CC7F00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rtDelays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4D502BF6" w14:textId="77777777" w:rsidR="00C20334" w:rsidRDefault="00C20334" w:rsidP="00C20334">
      <w:pPr>
        <w:pStyle w:val="PL"/>
        <w:rPr>
          <w:noProof w:val="0"/>
        </w:rPr>
      </w:pPr>
    </w:p>
    <w:p w14:paraId="17B35A1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6947A3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20DFCE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1D369D2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38C227" w14:textId="77777777" w:rsidR="00C20334" w:rsidRDefault="00C20334" w:rsidP="00C20334">
      <w:pPr>
        <w:pStyle w:val="PL"/>
        <w:rPr>
          <w:noProof w:val="0"/>
        </w:rPr>
      </w:pPr>
    </w:p>
    <w:p w14:paraId="437D4735" w14:textId="77777777" w:rsidR="00C20334" w:rsidRDefault="00C20334" w:rsidP="00C20334">
      <w:pPr>
        <w:pStyle w:val="PL"/>
      </w:pPr>
      <w:r>
        <w:t>Rac</w:t>
      </w:r>
      <w:r>
        <w:tab/>
      </w:r>
      <w:r>
        <w:tab/>
        <w:t>::= UTF8String</w:t>
      </w:r>
    </w:p>
    <w:p w14:paraId="38218B74" w14:textId="77777777" w:rsidR="00C20334" w:rsidRDefault="00C20334" w:rsidP="00C20334">
      <w:pPr>
        <w:pStyle w:val="PL"/>
      </w:pPr>
      <w:r>
        <w:t xml:space="preserve">-- </w:t>
      </w:r>
    </w:p>
    <w:p w14:paraId="79EFBAC0" w14:textId="77777777" w:rsidR="00C20334" w:rsidRDefault="00C20334" w:rsidP="00C20334">
      <w:pPr>
        <w:pStyle w:val="PL"/>
      </w:pPr>
      <w:r>
        <w:t>-- See 3GPP TS 29.571 [249] for details</w:t>
      </w:r>
    </w:p>
    <w:p w14:paraId="7CDC613D" w14:textId="77777777" w:rsidR="00C20334" w:rsidRDefault="00C20334" w:rsidP="00C20334">
      <w:pPr>
        <w:pStyle w:val="PL"/>
      </w:pPr>
      <w:r>
        <w:t xml:space="preserve">-- </w:t>
      </w:r>
    </w:p>
    <w:p w14:paraId="2D8B6D5A" w14:textId="77777777" w:rsidR="00C20334" w:rsidRDefault="00C20334" w:rsidP="00C20334">
      <w:pPr>
        <w:pStyle w:val="PL"/>
      </w:pPr>
    </w:p>
    <w:p w14:paraId="58EEE9D7" w14:textId="77777777" w:rsidR="00C20334" w:rsidRDefault="00C20334" w:rsidP="00C20334">
      <w:pPr>
        <w:pStyle w:val="PL"/>
      </w:pPr>
    </w:p>
    <w:p w14:paraId="608DB645" w14:textId="77777777" w:rsidR="00C20334" w:rsidRDefault="00C20334" w:rsidP="00C20334">
      <w:pPr>
        <w:pStyle w:val="PL"/>
        <w:rPr>
          <w:noProof w:val="0"/>
          <w:snapToGrid w:val="0"/>
        </w:rPr>
      </w:pPr>
      <w:r>
        <w:lastRenderedPageBreak/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379654C0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3E21DE" w14:textId="77777777" w:rsidR="00C20334" w:rsidRPr="005846D8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3A60C80" w14:textId="77777777" w:rsidR="00C20334" w:rsidRDefault="00C20334" w:rsidP="00C20334">
      <w:pPr>
        <w:pStyle w:val="PL"/>
      </w:pPr>
      <w:r>
        <w:t>{</w:t>
      </w:r>
    </w:p>
    <w:p w14:paraId="443A75F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11CBB10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4E53843B" w14:textId="77777777" w:rsidR="00C20334" w:rsidRDefault="00C20334" w:rsidP="00C20334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75049CB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CFD8ED8" w14:textId="77777777" w:rsidR="00C20334" w:rsidRDefault="00C20334" w:rsidP="00C20334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65DD74D" w14:textId="77777777" w:rsidR="00C20334" w:rsidRDefault="00C20334" w:rsidP="00C20334">
      <w:pPr>
        <w:pStyle w:val="PL"/>
        <w:rPr>
          <w:noProof w:val="0"/>
        </w:rPr>
      </w:pPr>
    </w:p>
    <w:p w14:paraId="49196EDA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6FBE7EC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A129379" w14:textId="77777777" w:rsidR="00C20334" w:rsidRDefault="00C20334" w:rsidP="00C20334">
      <w:pPr>
        <w:pStyle w:val="PL"/>
        <w:rPr>
          <w:noProof w:val="0"/>
        </w:rPr>
      </w:pPr>
    </w:p>
    <w:p w14:paraId="35B07A79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E5754F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0764505F" w14:textId="77777777" w:rsidR="00C20334" w:rsidRDefault="00C20334" w:rsidP="00C20334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E6BF38D" w14:textId="77777777" w:rsidR="00C20334" w:rsidRDefault="00C20334" w:rsidP="00C20334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E6B340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1B8A9A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451E1F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4564FF0" w14:textId="77777777" w:rsidR="00C20334" w:rsidRDefault="00C20334" w:rsidP="00C20334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uTRAN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</w:r>
      <w:proofErr w:type="spellStart"/>
      <w:r w:rsidRPr="00D33E08">
        <w:rPr>
          <w:noProof w:val="0"/>
        </w:rPr>
        <w:t>gERAN</w:t>
      </w:r>
      <w:proofErr w:type="spell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E45A58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0EBB86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5E0E467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4B3525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E6BF75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1EFD26A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70C121F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C411B9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8CCF488" w14:textId="77777777" w:rsidR="00C20334" w:rsidRDefault="00C20334" w:rsidP="00C20334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59CDDC79" w14:textId="77777777" w:rsidR="00C20334" w:rsidRDefault="00C20334" w:rsidP="00C2033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498FEA58" w14:textId="77777777" w:rsidR="00C20334" w:rsidRDefault="00C20334" w:rsidP="00C20334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11E0A63" w14:textId="77777777" w:rsidR="00C20334" w:rsidRDefault="00C20334" w:rsidP="00C20334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881385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05AC97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75F03AC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C0C3FA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CF3F06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55B1C8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36230D9" w14:textId="77777777" w:rsidR="00C20334" w:rsidRDefault="00C20334" w:rsidP="00C20334">
      <w:pPr>
        <w:pStyle w:val="PL"/>
        <w:rPr>
          <w:noProof w:val="0"/>
        </w:rPr>
      </w:pPr>
    </w:p>
    <w:p w14:paraId="08F8CB74" w14:textId="77777777" w:rsidR="00C20334" w:rsidRDefault="00C20334" w:rsidP="00C2033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BA1D3B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A4404A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722C3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18104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F345D4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B06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47E29D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1717455E" w14:textId="77777777" w:rsidR="00C20334" w:rsidRDefault="00C20334" w:rsidP="00C20334">
      <w:pPr>
        <w:pStyle w:val="PL"/>
        <w:rPr>
          <w:noProof w:val="0"/>
        </w:rPr>
      </w:pPr>
    </w:p>
    <w:p w14:paraId="72CCE616" w14:textId="77777777" w:rsidR="00C20334" w:rsidRDefault="00C20334" w:rsidP="00C2033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9A3CA0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B899DD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49794F9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4DF04CA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16BA2805" w14:textId="77777777" w:rsidR="00C20334" w:rsidRDefault="00C20334" w:rsidP="00C20334">
      <w:pPr>
        <w:pStyle w:val="PL"/>
        <w:rPr>
          <w:noProof w:val="0"/>
        </w:rPr>
      </w:pPr>
    </w:p>
    <w:p w14:paraId="7E9E10DE" w14:textId="77777777" w:rsidR="00C20334" w:rsidRDefault="00C20334" w:rsidP="00C20334">
      <w:pPr>
        <w:pStyle w:val="PL"/>
        <w:rPr>
          <w:noProof w:val="0"/>
        </w:rPr>
      </w:pPr>
    </w:p>
    <w:p w14:paraId="10FA18A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915A6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1446B63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77C8C1F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BC692E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BFE5DCB" w14:textId="77777777" w:rsidR="00C20334" w:rsidRDefault="00C20334" w:rsidP="00C20334">
      <w:pPr>
        <w:pStyle w:val="PL"/>
        <w:rPr>
          <w:noProof w:val="0"/>
        </w:rPr>
      </w:pPr>
    </w:p>
    <w:p w14:paraId="2860FF4D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2EFC8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19B5CF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049CB2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A03F1E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4634CF5" w14:textId="77777777" w:rsidR="00C20334" w:rsidRDefault="00C20334" w:rsidP="00C20334">
      <w:pPr>
        <w:pStyle w:val="PL"/>
        <w:rPr>
          <w:noProof w:val="0"/>
        </w:rPr>
      </w:pPr>
    </w:p>
    <w:p w14:paraId="008C356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E8DD6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982620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9F69E6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528F74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FA2628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3AC020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48D5DC8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4F79B355" w14:textId="77777777" w:rsidR="00C20334" w:rsidRDefault="00C20334" w:rsidP="00C20334">
      <w:pPr>
        <w:pStyle w:val="PL"/>
        <w:rPr>
          <w:noProof w:val="0"/>
        </w:rPr>
      </w:pPr>
    </w:p>
    <w:p w14:paraId="0AE195A1" w14:textId="77777777" w:rsidR="00C20334" w:rsidRDefault="00C20334" w:rsidP="00C20334">
      <w:pPr>
        <w:pStyle w:val="PL"/>
      </w:pPr>
      <w:r>
        <w:t>RoutingAreaId</w:t>
      </w:r>
      <w:r>
        <w:tab/>
        <w:t>::= SEQUENCE</w:t>
      </w:r>
    </w:p>
    <w:p w14:paraId="0B35FB7D" w14:textId="77777777" w:rsidR="00C20334" w:rsidRDefault="00C20334" w:rsidP="00C20334">
      <w:pPr>
        <w:pStyle w:val="PL"/>
      </w:pPr>
      <w:r>
        <w:t>{</w:t>
      </w:r>
    </w:p>
    <w:p w14:paraId="30FD8E27" w14:textId="77777777" w:rsidR="00C20334" w:rsidRDefault="00C20334" w:rsidP="00C2033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A433A4C" w14:textId="77777777" w:rsidR="00C20334" w:rsidRDefault="00C20334" w:rsidP="00C2033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0203E10" w14:textId="77777777" w:rsidR="00C20334" w:rsidRDefault="00C20334" w:rsidP="00C20334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FF9DE73" w14:textId="77777777" w:rsidR="00C20334" w:rsidRDefault="00C20334" w:rsidP="00C20334">
      <w:pPr>
        <w:pStyle w:val="PL"/>
      </w:pPr>
      <w:r>
        <w:t>}</w:t>
      </w:r>
    </w:p>
    <w:p w14:paraId="2FD7DE89" w14:textId="77777777" w:rsidR="00C20334" w:rsidRDefault="00C20334" w:rsidP="00C20334">
      <w:pPr>
        <w:pStyle w:val="PL"/>
      </w:pPr>
    </w:p>
    <w:p w14:paraId="0780F1E2" w14:textId="77777777" w:rsidR="00C20334" w:rsidRDefault="00C20334" w:rsidP="00C20334">
      <w:pPr>
        <w:pStyle w:val="PL"/>
      </w:pPr>
    </w:p>
    <w:p w14:paraId="78CC22D8" w14:textId="77777777" w:rsidR="00C20334" w:rsidRDefault="00C20334" w:rsidP="00C2033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A61BE11" w14:textId="77777777" w:rsidR="00C20334" w:rsidRDefault="00C20334" w:rsidP="00C20334">
      <w:pPr>
        <w:pStyle w:val="PL"/>
        <w:rPr>
          <w:noProof w:val="0"/>
        </w:rPr>
      </w:pPr>
    </w:p>
    <w:p w14:paraId="22C566EC" w14:textId="77777777" w:rsidR="00C20334" w:rsidRDefault="00C20334" w:rsidP="00C20334">
      <w:pPr>
        <w:pStyle w:val="PL"/>
        <w:rPr>
          <w:noProof w:val="0"/>
        </w:rPr>
      </w:pPr>
      <w:proofErr w:type="spellStart"/>
      <w:r w:rsidRPr="00743F3D">
        <w:rPr>
          <w:noProof w:val="0"/>
        </w:rPr>
        <w:t>RedundantTransmissionType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0A2FE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43DD2F73" w14:textId="77777777" w:rsidR="00C20334" w:rsidRDefault="00C20334" w:rsidP="00C20334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77229E5" w14:textId="77777777" w:rsidR="00C20334" w:rsidRDefault="00C20334" w:rsidP="00C20334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spell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11BDE4E0" w14:textId="77777777" w:rsidR="00C20334" w:rsidRDefault="00C20334" w:rsidP="00C2033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021F12" w14:textId="77777777" w:rsidR="00C20334" w:rsidRDefault="00C20334" w:rsidP="00C20334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transportLayer</w:t>
      </w:r>
      <w:proofErr w:type="spell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56ECA2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64D56F6" w14:textId="77777777" w:rsidR="00C20334" w:rsidRDefault="00C20334" w:rsidP="00C20334">
      <w:pPr>
        <w:pStyle w:val="PL"/>
        <w:rPr>
          <w:noProof w:val="0"/>
        </w:rPr>
      </w:pPr>
    </w:p>
    <w:p w14:paraId="700E08AF" w14:textId="77777777" w:rsidR="00C20334" w:rsidRDefault="00C20334" w:rsidP="00C20334">
      <w:pPr>
        <w:pStyle w:val="PL"/>
        <w:rPr>
          <w:noProof w:val="0"/>
        </w:rPr>
      </w:pPr>
    </w:p>
    <w:p w14:paraId="6570224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E0C036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5E3AA21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6961B1" w14:textId="77777777" w:rsidR="00C20334" w:rsidRDefault="00C20334" w:rsidP="00C20334">
      <w:pPr>
        <w:pStyle w:val="PL"/>
        <w:rPr>
          <w:noProof w:val="0"/>
        </w:rPr>
      </w:pPr>
    </w:p>
    <w:p w14:paraId="07D57728" w14:textId="77777777" w:rsidR="00C20334" w:rsidRDefault="00C20334" w:rsidP="00C20334">
      <w:pPr>
        <w:pStyle w:val="PL"/>
      </w:pPr>
      <w:r>
        <w:t>Sac</w:t>
      </w:r>
      <w:r>
        <w:tab/>
      </w:r>
      <w:r>
        <w:tab/>
        <w:t>::= UTF8String</w:t>
      </w:r>
    </w:p>
    <w:p w14:paraId="2348E152" w14:textId="77777777" w:rsidR="00C20334" w:rsidRDefault="00C20334" w:rsidP="00C20334">
      <w:pPr>
        <w:pStyle w:val="PL"/>
      </w:pPr>
      <w:r>
        <w:t xml:space="preserve">-- </w:t>
      </w:r>
    </w:p>
    <w:p w14:paraId="3DF8CB93" w14:textId="77777777" w:rsidR="00C20334" w:rsidRDefault="00C20334" w:rsidP="00C20334">
      <w:pPr>
        <w:pStyle w:val="PL"/>
      </w:pPr>
      <w:r>
        <w:t>-- See 3GPP TS 29.571 [249] for details</w:t>
      </w:r>
    </w:p>
    <w:p w14:paraId="0CA69681" w14:textId="77777777" w:rsidR="00C20334" w:rsidRDefault="00C20334" w:rsidP="00C20334">
      <w:pPr>
        <w:pStyle w:val="PL"/>
      </w:pPr>
      <w:r>
        <w:t xml:space="preserve">-- </w:t>
      </w:r>
    </w:p>
    <w:p w14:paraId="6DE88D01" w14:textId="77777777" w:rsidR="00C20334" w:rsidRDefault="00C20334" w:rsidP="00C20334">
      <w:pPr>
        <w:pStyle w:val="PL"/>
      </w:pPr>
    </w:p>
    <w:p w14:paraId="0D765DC5" w14:textId="77777777" w:rsidR="00C20334" w:rsidRDefault="00C20334" w:rsidP="00C20334">
      <w:pPr>
        <w:pStyle w:val="PL"/>
      </w:pPr>
    </w:p>
    <w:p w14:paraId="10F81288" w14:textId="77777777" w:rsidR="00C20334" w:rsidRDefault="00C20334" w:rsidP="00C20334">
      <w:pPr>
        <w:pStyle w:val="PL"/>
      </w:pPr>
      <w:r>
        <w:t>ServiceAreaId</w:t>
      </w:r>
      <w:r>
        <w:tab/>
        <w:t>::= SEQUENCE</w:t>
      </w:r>
    </w:p>
    <w:p w14:paraId="17EB9538" w14:textId="77777777" w:rsidR="00C20334" w:rsidRDefault="00C20334" w:rsidP="00C20334">
      <w:pPr>
        <w:pStyle w:val="PL"/>
      </w:pPr>
      <w:r>
        <w:t>{</w:t>
      </w:r>
    </w:p>
    <w:p w14:paraId="43C84675" w14:textId="77777777" w:rsidR="00C20334" w:rsidRDefault="00C20334" w:rsidP="00C2033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543CA6C" w14:textId="77777777" w:rsidR="00C20334" w:rsidRDefault="00C20334" w:rsidP="00C2033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4B97BDB" w14:textId="77777777" w:rsidR="00C20334" w:rsidRDefault="00C20334" w:rsidP="00C2033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AD16CAF" w14:textId="77777777" w:rsidR="00C20334" w:rsidRDefault="00C20334" w:rsidP="00C20334">
      <w:pPr>
        <w:pStyle w:val="PL"/>
      </w:pPr>
      <w:r>
        <w:t>}</w:t>
      </w:r>
    </w:p>
    <w:p w14:paraId="6F432D2B" w14:textId="77777777" w:rsidR="00C20334" w:rsidRDefault="00C20334" w:rsidP="00C20334">
      <w:pPr>
        <w:pStyle w:val="PL"/>
      </w:pPr>
    </w:p>
    <w:p w14:paraId="7F28C247" w14:textId="77777777" w:rsidR="00C20334" w:rsidRDefault="00C20334" w:rsidP="00C20334">
      <w:pPr>
        <w:pStyle w:val="PL"/>
      </w:pPr>
    </w:p>
    <w:p w14:paraId="59B22124" w14:textId="77777777" w:rsidR="00C20334" w:rsidRDefault="00C20334" w:rsidP="00C20334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AE4BF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36A49C5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640F9BF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5E00A9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F02CF8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9DFEF8A" w14:textId="77777777" w:rsidR="00C20334" w:rsidRDefault="00C20334" w:rsidP="00C20334">
      <w:pPr>
        <w:pStyle w:val="PL"/>
        <w:rPr>
          <w:noProof w:val="0"/>
        </w:rPr>
      </w:pPr>
    </w:p>
    <w:p w14:paraId="4EF5733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9532A3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687D3F4" w14:textId="77777777" w:rsidR="00C20334" w:rsidRDefault="00C20334" w:rsidP="00C20334">
      <w:pPr>
        <w:pStyle w:val="PL"/>
        <w:rPr>
          <w:noProof w:val="0"/>
        </w:rPr>
      </w:pPr>
    </w:p>
    <w:p w14:paraId="63DB0C28" w14:textId="77777777" w:rsidR="00C20334" w:rsidRDefault="00C20334" w:rsidP="00C20334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6E568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FAB73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1536C9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7A55E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383EE98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091624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4749BF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88FCF2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00A2FF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1DF87D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76B7D9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1BE5AC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EAC87D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BE401E5" w14:textId="77777777" w:rsidR="00C20334" w:rsidRDefault="00C20334" w:rsidP="00C20334">
      <w:pPr>
        <w:pStyle w:val="PL"/>
      </w:pPr>
      <w:bookmarkStart w:id="20" w:name="_Hlk47630943"/>
      <w:r>
        <w:rPr>
          <w:noProof w:val="0"/>
        </w:rPr>
        <w:t>}</w:t>
      </w:r>
    </w:p>
    <w:p w14:paraId="55299046" w14:textId="77777777" w:rsidR="00C20334" w:rsidRDefault="00C20334" w:rsidP="00C20334">
      <w:pPr>
        <w:pStyle w:val="PL"/>
      </w:pPr>
    </w:p>
    <w:p w14:paraId="36909E5A" w14:textId="77777777" w:rsidR="00C20334" w:rsidRDefault="00C20334" w:rsidP="00C20334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17C32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BA59A0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B141FD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4E15841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2A7A620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40F1B9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2A2CF3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AF45CE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0B9BECC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7D8057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3557227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AD10C1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0CA7DD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349874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6D78C3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262B7A5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6D0048D2" w14:textId="77777777" w:rsidR="00C20334" w:rsidRPr="007F2035" w:rsidRDefault="00C20334" w:rsidP="00C2033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EF6807F" w14:textId="77777777" w:rsidR="00C20334" w:rsidRPr="002C5DEF" w:rsidRDefault="00C20334" w:rsidP="00C2033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11AC6AAC" w14:textId="77777777" w:rsidR="00C20334" w:rsidRPr="002C5DEF" w:rsidRDefault="00C20334" w:rsidP="00C20334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E84F67E" w14:textId="77777777" w:rsidR="00C20334" w:rsidRPr="007F2035" w:rsidRDefault="00C20334" w:rsidP="00C20334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6DF1077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2B8CD0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69D789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228929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98CCB9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096AB7FF" w14:textId="77777777" w:rsidR="00C20334" w:rsidRDefault="00C20334" w:rsidP="00C20334">
      <w:pPr>
        <w:pStyle w:val="PL"/>
        <w:rPr>
          <w:noProof w:val="0"/>
          <w:lang w:val="en-US"/>
        </w:rPr>
      </w:pPr>
    </w:p>
    <w:p w14:paraId="5E217333" w14:textId="77777777" w:rsidR="00C20334" w:rsidRPr="002C5DEF" w:rsidRDefault="00C20334" w:rsidP="00C20334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0"/>
    <w:p w14:paraId="444D42E5" w14:textId="77777777" w:rsidR="00C20334" w:rsidRDefault="00C20334" w:rsidP="00C20334">
      <w:pPr>
        <w:pStyle w:val="PL"/>
        <w:rPr>
          <w:noProof w:val="0"/>
        </w:rPr>
      </w:pPr>
    </w:p>
    <w:p w14:paraId="630C1D16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C4C34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3184AFB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A56FF4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68B951F" w14:textId="77777777" w:rsidR="00C20334" w:rsidRDefault="00C20334" w:rsidP="00C20334">
      <w:pPr>
        <w:pStyle w:val="PL"/>
        <w:rPr>
          <w:noProof w:val="0"/>
        </w:rPr>
      </w:pPr>
    </w:p>
    <w:p w14:paraId="33E4695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CA995A7" w14:textId="77777777" w:rsidR="00C20334" w:rsidRDefault="00C20334" w:rsidP="00C20334">
      <w:pPr>
        <w:pStyle w:val="PL"/>
        <w:rPr>
          <w:noProof w:val="0"/>
        </w:rPr>
      </w:pPr>
    </w:p>
    <w:p w14:paraId="70DF1536" w14:textId="77777777" w:rsidR="00C20334" w:rsidRDefault="00C20334" w:rsidP="00C2033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93DA7E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D5E7F4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D45185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EC383C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0DA2DF08" w14:textId="77777777" w:rsidR="00C20334" w:rsidRDefault="00C20334" w:rsidP="00C20334">
      <w:pPr>
        <w:pStyle w:val="PL"/>
        <w:rPr>
          <w:noProof w:val="0"/>
        </w:rPr>
      </w:pPr>
    </w:p>
    <w:p w14:paraId="3C52EDCE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79BEA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D938C5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7CD67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03CE87A" w14:textId="77777777" w:rsidR="00C20334" w:rsidRDefault="00C20334" w:rsidP="00C20334">
      <w:pPr>
        <w:pStyle w:val="PL"/>
        <w:rPr>
          <w:noProof w:val="0"/>
        </w:rPr>
      </w:pPr>
    </w:p>
    <w:p w14:paraId="4BAF683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33DC765" w14:textId="77777777" w:rsidR="00C20334" w:rsidRDefault="00C20334" w:rsidP="00C20334">
      <w:pPr>
        <w:pStyle w:val="PL"/>
        <w:rPr>
          <w:noProof w:val="0"/>
        </w:rPr>
      </w:pPr>
      <w:r>
        <w:t xml:space="preserve"> </w:t>
      </w:r>
    </w:p>
    <w:p w14:paraId="14173720" w14:textId="77777777" w:rsidR="00C20334" w:rsidRDefault="00C20334" w:rsidP="00C20334">
      <w:pPr>
        <w:pStyle w:val="PL"/>
        <w:rPr>
          <w:noProof w:val="0"/>
        </w:rPr>
      </w:pPr>
    </w:p>
    <w:p w14:paraId="59AA7A66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C26889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D5344D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E852EF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4668B15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9686C7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7615CF7E" w14:textId="77777777" w:rsidR="00C20334" w:rsidRDefault="00C20334" w:rsidP="00C20334">
      <w:pPr>
        <w:pStyle w:val="PL"/>
        <w:rPr>
          <w:noProof w:val="0"/>
        </w:rPr>
      </w:pPr>
    </w:p>
    <w:p w14:paraId="3DC612CE" w14:textId="77777777" w:rsidR="00C20334" w:rsidRDefault="00C20334" w:rsidP="00C2033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72CC306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1E69581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A64B28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1421FF40" w14:textId="77777777" w:rsidR="00C20334" w:rsidRDefault="00C20334" w:rsidP="00C20334">
      <w:pPr>
        <w:pStyle w:val="PL"/>
        <w:rPr>
          <w:noProof w:val="0"/>
        </w:rPr>
      </w:pPr>
    </w:p>
    <w:p w14:paraId="7749E6AE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923966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154DA43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EA0BD2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578624DD" w14:textId="77777777" w:rsidR="00C20334" w:rsidRDefault="00C20334" w:rsidP="00C20334">
      <w:pPr>
        <w:pStyle w:val="PL"/>
        <w:rPr>
          <w:noProof w:val="0"/>
        </w:rPr>
      </w:pPr>
    </w:p>
    <w:p w14:paraId="504110FE" w14:textId="77777777" w:rsidR="00C20334" w:rsidRDefault="00C20334" w:rsidP="00C20334">
      <w:pPr>
        <w:pStyle w:val="PL"/>
        <w:rPr>
          <w:noProof w:val="0"/>
        </w:rPr>
      </w:pPr>
    </w:p>
    <w:p w14:paraId="6B35D0E3" w14:textId="77777777" w:rsidR="00C20334" w:rsidRDefault="00C20334" w:rsidP="00C2033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0A9B94E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DABD58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2C838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BF7F5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F84A1D0" w14:textId="77777777" w:rsidR="00C20334" w:rsidRDefault="00C20334" w:rsidP="00C20334">
      <w:pPr>
        <w:pStyle w:val="PL"/>
        <w:rPr>
          <w:noProof w:val="0"/>
        </w:rPr>
      </w:pPr>
    </w:p>
    <w:p w14:paraId="4E40A2C5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0B1434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4B6F8B6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43011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28DF56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B0C115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900F9F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58137C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94624C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2FE1C2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98A8B37" w14:textId="77777777" w:rsidR="00C20334" w:rsidRPr="000637CA" w:rsidRDefault="00C20334" w:rsidP="00C2033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30B734E" w14:textId="77777777" w:rsidR="00C20334" w:rsidRPr="000637CA" w:rsidRDefault="00C20334" w:rsidP="00C2033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9534544" w14:textId="77777777" w:rsidR="00C20334" w:rsidRPr="000637CA" w:rsidRDefault="00C20334" w:rsidP="00C2033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A94F195" w14:textId="77777777" w:rsidR="00C20334" w:rsidRPr="000637CA" w:rsidRDefault="00C20334" w:rsidP="00C2033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F04BD98" w14:textId="77777777" w:rsidR="00C20334" w:rsidRPr="000637CA" w:rsidRDefault="00C20334" w:rsidP="00C2033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3EA293E" w14:textId="77777777" w:rsidR="00C20334" w:rsidRDefault="00C20334" w:rsidP="00C2033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93CEBC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12D998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D682D1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096525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1E10FDF" w14:textId="77777777" w:rsidR="00C20334" w:rsidRDefault="00C20334" w:rsidP="00C20334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22AB00F" w14:textId="77777777" w:rsidR="00C20334" w:rsidRDefault="00C20334" w:rsidP="00C20334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AB110D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05DF108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redundantTransmissionChange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59899C0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F34817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C580E9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934BEE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78D5E8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1570C92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2E26C3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635D20B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6BBE31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102E8E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7AEBF9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5F7CDB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E9B5CC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943888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ED9600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4460D9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E83346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A7E9DF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67E4C24" w14:textId="77777777" w:rsidR="00C20334" w:rsidRPr="007C5CCA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63BEB40" w14:textId="77777777" w:rsidR="00C20334" w:rsidRDefault="00C20334" w:rsidP="00C20334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3BCDED9" w14:textId="77777777" w:rsidR="00C20334" w:rsidRDefault="00C20334" w:rsidP="00C20334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2FBE1A8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2B0D667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C20DBD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39F980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C994B1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FE1C04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29AAD0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2EDA13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14E9E7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022DD4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648FCBA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B849DD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9A8D2B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4CA9AA5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3F904AE" w14:textId="77777777" w:rsidR="00C20334" w:rsidRDefault="00C20334" w:rsidP="00C2033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33553B7" w14:textId="77777777" w:rsidR="00C20334" w:rsidRDefault="00C20334" w:rsidP="00C2033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FD9586A" w14:textId="77777777" w:rsidR="00C20334" w:rsidRDefault="00C20334" w:rsidP="00C2033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021B88B" w14:textId="77777777" w:rsidR="00C20334" w:rsidRDefault="00C20334" w:rsidP="00C2033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8B184C4" w14:textId="77777777" w:rsidR="00C20334" w:rsidRDefault="00C20334" w:rsidP="00C2033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D3F05A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15C7D4B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cGI-SAIChange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2E37770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20DDEA2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7C6CFD9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C494366" w14:textId="77777777" w:rsidR="00C20334" w:rsidRDefault="00C20334" w:rsidP="00C20334">
      <w:pPr>
        <w:pStyle w:val="PL"/>
        <w:rPr>
          <w:noProof w:val="0"/>
        </w:rPr>
      </w:pPr>
    </w:p>
    <w:p w14:paraId="21AB8D14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4FF6D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FBD168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1722D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A1A45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229B96D" w14:textId="77777777" w:rsidR="00C20334" w:rsidRDefault="00C20334" w:rsidP="00C20334">
      <w:pPr>
        <w:pStyle w:val="PL"/>
        <w:rPr>
          <w:noProof w:val="0"/>
        </w:rPr>
      </w:pPr>
    </w:p>
    <w:p w14:paraId="75BB6A0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1E084A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D4E1EB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8FC10D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1FE0B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FC1AE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09FFA2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44BE6B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EDF81D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F8573F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DBDC60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46306D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6090E3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474083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26CC9F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28D500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2446FC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6808DC3" w14:textId="77777777" w:rsidR="00C20334" w:rsidRDefault="00C20334" w:rsidP="00C20334">
      <w:pPr>
        <w:pStyle w:val="PL"/>
        <w:rPr>
          <w:noProof w:val="0"/>
          <w:lang w:val="it-IT"/>
        </w:rPr>
      </w:pPr>
    </w:p>
    <w:p w14:paraId="6CCB70B1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3AF23F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104C47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F26A2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DFB20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4BDF460" w14:textId="77777777" w:rsidR="00C20334" w:rsidRDefault="00C20334" w:rsidP="00C20334">
      <w:pPr>
        <w:pStyle w:val="PL"/>
        <w:rPr>
          <w:lang w:eastAsia="zh-CN"/>
        </w:rPr>
      </w:pPr>
    </w:p>
    <w:p w14:paraId="7654D4AF" w14:textId="77777777" w:rsidR="00C20334" w:rsidRDefault="00C20334" w:rsidP="00C20334">
      <w:pPr>
        <w:pStyle w:val="PL"/>
        <w:rPr>
          <w:noProof w:val="0"/>
          <w:lang w:val="it-IT"/>
        </w:rPr>
      </w:pPr>
    </w:p>
    <w:p w14:paraId="2F7042E9" w14:textId="77777777" w:rsidR="00C20334" w:rsidRDefault="00C20334" w:rsidP="00C20334">
      <w:pPr>
        <w:pStyle w:val="PL"/>
        <w:rPr>
          <w:noProof w:val="0"/>
        </w:rPr>
      </w:pPr>
    </w:p>
    <w:p w14:paraId="00C3B426" w14:textId="77777777" w:rsidR="00C20334" w:rsidRPr="00A40EA4" w:rsidRDefault="00C20334" w:rsidP="00C20334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EE2BE90" w14:textId="77777777" w:rsidR="00C20334" w:rsidRPr="00A40EA4" w:rsidRDefault="00C20334" w:rsidP="00C20334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BB59354" w14:textId="77777777" w:rsidR="00C20334" w:rsidRPr="00A40EA4" w:rsidRDefault="00C20334" w:rsidP="00C20334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FE1A3A7" w14:textId="77777777" w:rsidR="00C20334" w:rsidRPr="00A40EA4" w:rsidRDefault="00C20334" w:rsidP="00C20334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1E5028F8" w14:textId="77777777" w:rsidR="00C20334" w:rsidRPr="00A40EA4" w:rsidRDefault="00C20334" w:rsidP="00C20334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44069C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6265C7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78B64061" w14:textId="77777777" w:rsidR="00C20334" w:rsidRDefault="00C20334" w:rsidP="00C20334">
      <w:pPr>
        <w:pStyle w:val="PL"/>
        <w:rPr>
          <w:noProof w:val="0"/>
        </w:rPr>
      </w:pPr>
    </w:p>
    <w:p w14:paraId="02D0D2D0" w14:textId="77777777" w:rsidR="00C20334" w:rsidRPr="002C5DEF" w:rsidRDefault="00C20334" w:rsidP="00C20334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34158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92BD7E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07B32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2C70DC6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0C3167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74065B5" w14:textId="77777777" w:rsidR="00C20334" w:rsidRDefault="00C20334" w:rsidP="00C20334">
      <w:pPr>
        <w:pStyle w:val="PL"/>
        <w:rPr>
          <w:noProof w:val="0"/>
        </w:rPr>
      </w:pPr>
    </w:p>
    <w:p w14:paraId="5C8AB23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4FE4992A" w14:textId="77777777" w:rsidR="00C20334" w:rsidRDefault="00C20334" w:rsidP="00C20334">
      <w:pPr>
        <w:pStyle w:val="PL"/>
        <w:rPr>
          <w:noProof w:val="0"/>
        </w:rPr>
      </w:pPr>
    </w:p>
    <w:p w14:paraId="0FD4B348" w14:textId="77777777" w:rsidR="00C20334" w:rsidRDefault="00C20334" w:rsidP="00C20334">
      <w:pPr>
        <w:pStyle w:val="PL"/>
        <w:rPr>
          <w:noProof w:val="0"/>
        </w:rPr>
      </w:pPr>
    </w:p>
    <w:p w14:paraId="6DEE8E85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3DE7B7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3932E3C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0597D5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2A855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E49411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B526F2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47E678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055BF3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54967F45" w14:textId="77777777" w:rsidR="00C20334" w:rsidRDefault="00C20334" w:rsidP="00C20334">
      <w:pPr>
        <w:pStyle w:val="PL"/>
        <w:rPr>
          <w:noProof w:val="0"/>
        </w:rPr>
      </w:pPr>
      <w:bookmarkStart w:id="21" w:name="_Hlk49498400"/>
    </w:p>
    <w:p w14:paraId="2C9D5A6D" w14:textId="77777777" w:rsidR="00C20334" w:rsidRDefault="00C20334" w:rsidP="00C20334">
      <w:pPr>
        <w:pStyle w:val="PL"/>
        <w:rPr>
          <w:noProof w:val="0"/>
        </w:rPr>
      </w:pPr>
    </w:p>
    <w:p w14:paraId="2BA2D1B4" w14:textId="77777777" w:rsidR="00C20334" w:rsidRDefault="00C20334" w:rsidP="00C20334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53B28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45F460C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B31583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F11BFA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6F2075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E106BC0" w14:textId="77777777" w:rsidR="00C20334" w:rsidRDefault="00C20334" w:rsidP="00C20334">
      <w:pPr>
        <w:pStyle w:val="PL"/>
        <w:rPr>
          <w:noProof w:val="0"/>
        </w:rPr>
      </w:pPr>
    </w:p>
    <w:bookmarkEnd w:id="21"/>
    <w:p w14:paraId="470261BE" w14:textId="77777777" w:rsidR="00C20334" w:rsidRDefault="00C20334" w:rsidP="00C20334">
      <w:pPr>
        <w:pStyle w:val="PL"/>
        <w:rPr>
          <w:noProof w:val="0"/>
        </w:rPr>
      </w:pPr>
    </w:p>
    <w:p w14:paraId="416C8A5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032C86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20D00E7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C883FC" w14:textId="77777777" w:rsidR="00C20334" w:rsidRDefault="00C20334" w:rsidP="00C20334">
      <w:pPr>
        <w:pStyle w:val="PL"/>
        <w:rPr>
          <w:noProof w:val="0"/>
        </w:rPr>
      </w:pPr>
    </w:p>
    <w:p w14:paraId="6F7C4BB0" w14:textId="77777777" w:rsidR="00C20334" w:rsidRDefault="00C20334" w:rsidP="00C20334">
      <w:pPr>
        <w:pStyle w:val="PL"/>
        <w:rPr>
          <w:noProof w:val="0"/>
        </w:rPr>
      </w:pPr>
    </w:p>
    <w:p w14:paraId="0E70836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D6E69AE" w14:textId="77777777" w:rsidR="00C20334" w:rsidRDefault="00C20334" w:rsidP="00C20334">
      <w:pPr>
        <w:pStyle w:val="PL"/>
        <w:rPr>
          <w:noProof w:val="0"/>
        </w:rPr>
      </w:pPr>
    </w:p>
    <w:p w14:paraId="5FD8E877" w14:textId="77777777" w:rsidR="00C20334" w:rsidRDefault="00C20334" w:rsidP="00C20334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5AF62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7FA2C0C2" w14:textId="77777777" w:rsidR="00C20334" w:rsidRPr="00452B63" w:rsidRDefault="00C20334" w:rsidP="00C2033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1C9DD5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83C5C98" w14:textId="77777777" w:rsidR="00C20334" w:rsidRDefault="00C20334" w:rsidP="00C20334">
      <w:pPr>
        <w:pStyle w:val="PL"/>
        <w:rPr>
          <w:noProof w:val="0"/>
        </w:rPr>
      </w:pPr>
    </w:p>
    <w:p w14:paraId="1EB909D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3BBB2FAF" w14:textId="77777777" w:rsidR="00C20334" w:rsidRDefault="00C20334" w:rsidP="00C20334">
      <w:pPr>
        <w:pStyle w:val="PL"/>
        <w:rPr>
          <w:noProof w:val="0"/>
        </w:rPr>
      </w:pPr>
    </w:p>
    <w:p w14:paraId="1721175B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6B89BC2C" w14:textId="77777777" w:rsidR="00C20334" w:rsidRDefault="00C20334" w:rsidP="00C20334">
      <w:pPr>
        <w:pStyle w:val="PL"/>
        <w:rPr>
          <w:noProof w:val="0"/>
        </w:rPr>
      </w:pPr>
    </w:p>
    <w:p w14:paraId="1E04D414" w14:textId="77777777" w:rsidR="00C20334" w:rsidRDefault="00C20334" w:rsidP="00C20334">
      <w:pPr>
        <w:pStyle w:val="PL"/>
        <w:rPr>
          <w:noProof w:val="0"/>
        </w:rPr>
      </w:pPr>
    </w:p>
    <w:p w14:paraId="3A48D2EA" w14:textId="77777777" w:rsidR="00C20334" w:rsidRDefault="00C20334" w:rsidP="00C20334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D0381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4D03D4F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70D098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A34448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0236EFBB" w14:textId="77777777" w:rsidR="00C20334" w:rsidRDefault="00C20334" w:rsidP="00C20334">
      <w:pPr>
        <w:pStyle w:val="PL"/>
        <w:rPr>
          <w:noProof w:val="0"/>
        </w:rPr>
      </w:pPr>
    </w:p>
    <w:p w14:paraId="10977AE1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E51C81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759CE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5112A8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984F82" w14:textId="77777777" w:rsidR="00C20334" w:rsidRDefault="00C20334" w:rsidP="00C20334">
      <w:pPr>
        <w:pStyle w:val="PL"/>
        <w:rPr>
          <w:noProof w:val="0"/>
        </w:rPr>
      </w:pPr>
    </w:p>
    <w:p w14:paraId="642F145A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D2CB0B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84252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692773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3BF4C409" w14:textId="77777777" w:rsidR="00C20334" w:rsidRDefault="00C20334" w:rsidP="00C20334">
      <w:pPr>
        <w:pStyle w:val="PL"/>
        <w:rPr>
          <w:noProof w:val="0"/>
        </w:rPr>
      </w:pPr>
    </w:p>
    <w:p w14:paraId="3811708D" w14:textId="77777777" w:rsidR="00C20334" w:rsidRDefault="00C20334" w:rsidP="00C20334">
      <w:pPr>
        <w:pStyle w:val="PL"/>
        <w:rPr>
          <w:noProof w:val="0"/>
        </w:rPr>
      </w:pPr>
    </w:p>
    <w:p w14:paraId="10179E8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52A4C1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2B598B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3BAFC13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093A7F4" w14:textId="77777777" w:rsidR="00C20334" w:rsidRDefault="00C20334" w:rsidP="00C20334">
      <w:pPr>
        <w:pStyle w:val="PL"/>
        <w:rPr>
          <w:noProof w:val="0"/>
        </w:rPr>
      </w:pPr>
    </w:p>
    <w:p w14:paraId="1B9F2119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C56D4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AFF568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0A64E6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71BBB5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6DEDAE5F" w14:textId="77777777" w:rsidR="00C20334" w:rsidRDefault="00C20334" w:rsidP="00C20334">
      <w:pPr>
        <w:pStyle w:val="PL"/>
        <w:rPr>
          <w:noProof w:val="0"/>
        </w:rPr>
      </w:pPr>
    </w:p>
    <w:p w14:paraId="52476933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89B989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39317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2AA76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1C65BF3D" w14:textId="77777777" w:rsidR="00C20334" w:rsidRDefault="00C20334" w:rsidP="00C20334">
      <w:pPr>
        <w:pStyle w:val="PL"/>
        <w:rPr>
          <w:noProof w:val="0"/>
        </w:rPr>
      </w:pPr>
    </w:p>
    <w:p w14:paraId="06665B4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C99881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3EC463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4D5130" w14:textId="77777777" w:rsidR="00C20334" w:rsidRDefault="00C20334" w:rsidP="00C20334">
      <w:pPr>
        <w:pStyle w:val="PL"/>
        <w:rPr>
          <w:noProof w:val="0"/>
        </w:rPr>
      </w:pPr>
    </w:p>
    <w:p w14:paraId="33308FA8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03E51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5579758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F9DCC4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3B18CC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D72FD8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F75A75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FA2B43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FE9620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7616BB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F6F5EBE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928F7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797A0E6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F04865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BA3DD28" w14:textId="77777777" w:rsidR="00C20334" w:rsidRPr="0009176B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7867F7B5" w14:textId="77777777" w:rsidR="00C20334" w:rsidRPr="0009176B" w:rsidRDefault="00C20334" w:rsidP="00C20334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4796D317" w14:textId="77777777" w:rsidR="00C20334" w:rsidRDefault="00C20334" w:rsidP="00C20334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002CE869" w14:textId="77777777" w:rsidR="00C20334" w:rsidRPr="0009176B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55DCA97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0D5DD8E2" w14:textId="77777777" w:rsidR="00C20334" w:rsidRDefault="00C20334" w:rsidP="00C20334">
      <w:pPr>
        <w:pStyle w:val="PL"/>
        <w:rPr>
          <w:noProof w:val="0"/>
        </w:rPr>
      </w:pPr>
    </w:p>
    <w:p w14:paraId="6455FCC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51CEBA8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02D79AC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245978D2" w14:textId="77777777" w:rsidR="00C20334" w:rsidRDefault="00C20334" w:rsidP="00C20334">
      <w:pPr>
        <w:pStyle w:val="PL"/>
        <w:rPr>
          <w:noProof w:val="0"/>
        </w:rPr>
      </w:pPr>
    </w:p>
    <w:p w14:paraId="177CD06F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A54E906" w14:textId="77777777" w:rsidR="00C20334" w:rsidRDefault="00C20334" w:rsidP="00C20334">
      <w:pPr>
        <w:pStyle w:val="PL"/>
        <w:rPr>
          <w:noProof w:val="0"/>
        </w:rPr>
      </w:pPr>
    </w:p>
    <w:p w14:paraId="167C5596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AEC1D2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0F26595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4D3D92E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4E3A7CC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34D14FE8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UtraLocation</w:t>
      </w:r>
      <w:proofErr w:type="spellEnd"/>
      <w:r>
        <w:rPr>
          <w:noProof w:val="0"/>
        </w:rPr>
        <w:t xml:space="preserve"> OPTIONAL,</w:t>
      </w:r>
    </w:p>
    <w:p w14:paraId="5CF355E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</w:t>
      </w:r>
      <w:proofErr w:type="spellStart"/>
      <w:r>
        <w:rPr>
          <w:noProof w:val="0"/>
        </w:rPr>
        <w:t>GeraLocation</w:t>
      </w:r>
      <w:proofErr w:type="spellEnd"/>
      <w:r>
        <w:rPr>
          <w:noProof w:val="0"/>
        </w:rPr>
        <w:t xml:space="preserve"> OPTIONAL</w:t>
      </w:r>
    </w:p>
    <w:p w14:paraId="7E33DBA7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67E9A38" w14:textId="77777777" w:rsidR="00C20334" w:rsidRDefault="00C20334" w:rsidP="00C20334">
      <w:pPr>
        <w:pStyle w:val="PL"/>
        <w:rPr>
          <w:noProof w:val="0"/>
        </w:rPr>
      </w:pPr>
    </w:p>
    <w:p w14:paraId="61EF1641" w14:textId="77777777" w:rsidR="00C20334" w:rsidRPr="00B0318A" w:rsidRDefault="00C20334" w:rsidP="00C20334">
      <w:pPr>
        <w:pStyle w:val="PL"/>
        <w:rPr>
          <w:noProof w:val="0"/>
        </w:rPr>
      </w:pPr>
      <w:proofErr w:type="spellStart"/>
      <w:r w:rsidRPr="00B0318A">
        <w:rPr>
          <w:noProof w:val="0"/>
        </w:rPr>
        <w:t>UtraLocation</w:t>
      </w:r>
      <w:proofErr w:type="spellEnd"/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2C35B97F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2419F69C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cgi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proofErr w:type="spellStart"/>
      <w:r w:rsidRPr="00B0318A">
        <w:rPr>
          <w:noProof w:val="0"/>
        </w:rPr>
        <w:t>CellGlobalId</w:t>
      </w:r>
      <w:proofErr w:type="spellEnd"/>
      <w:r w:rsidRPr="00B0318A">
        <w:rPr>
          <w:noProof w:val="0"/>
        </w:rPr>
        <w:t xml:space="preserve"> OPTIONAL,</w:t>
      </w:r>
    </w:p>
    <w:p w14:paraId="13167E5D" w14:textId="77777777" w:rsidR="00C20334" w:rsidRPr="00B0318A" w:rsidRDefault="00C20334" w:rsidP="00C20334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sai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proofErr w:type="spellStart"/>
      <w:r w:rsidRPr="00B0318A">
        <w:rPr>
          <w:noProof w:val="0"/>
        </w:rPr>
        <w:t>ServiceAreaId</w:t>
      </w:r>
      <w:proofErr w:type="spellEnd"/>
      <w:r w:rsidRPr="00B0318A">
        <w:rPr>
          <w:noProof w:val="0"/>
        </w:rPr>
        <w:t xml:space="preserve"> OPTIONAL,</w:t>
      </w:r>
    </w:p>
    <w:p w14:paraId="60FA7865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lai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[2] </w:t>
      </w:r>
      <w:proofErr w:type="spellStart"/>
      <w:r w:rsidRPr="00B0318A">
        <w:rPr>
          <w:noProof w:val="0"/>
        </w:rPr>
        <w:t>LocationAreaId</w:t>
      </w:r>
      <w:proofErr w:type="spellEnd"/>
      <w:r w:rsidRPr="00B0318A">
        <w:rPr>
          <w:noProof w:val="0"/>
        </w:rPr>
        <w:t xml:space="preserve"> OPTIONAL,</w:t>
      </w:r>
    </w:p>
    <w:p w14:paraId="03E9A6E4" w14:textId="77777777" w:rsidR="00C20334" w:rsidRPr="00B0318A" w:rsidRDefault="00C20334" w:rsidP="00C20334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[3] </w:t>
      </w:r>
      <w:proofErr w:type="spellStart"/>
      <w:r w:rsidRPr="00B0318A">
        <w:rPr>
          <w:noProof w:val="0"/>
        </w:rPr>
        <w:t>RoutingAreaId</w:t>
      </w:r>
      <w:proofErr w:type="spellEnd"/>
      <w:r w:rsidRPr="00B0318A">
        <w:rPr>
          <w:noProof w:val="0"/>
        </w:rPr>
        <w:t xml:space="preserve"> OPTIONAL,</w:t>
      </w:r>
    </w:p>
    <w:p w14:paraId="35B43765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ab/>
        <w:t xml:space="preserve">[4] </w:t>
      </w:r>
      <w:proofErr w:type="spellStart"/>
      <w:r w:rsidRPr="00B0318A">
        <w:rPr>
          <w:noProof w:val="0"/>
        </w:rPr>
        <w:t>AgeOfLocationInformation</w:t>
      </w:r>
      <w:proofErr w:type="spellEnd"/>
      <w:r w:rsidRPr="00B0318A">
        <w:rPr>
          <w:noProof w:val="0"/>
        </w:rPr>
        <w:t xml:space="preserve"> OPTIONAL,</w:t>
      </w:r>
    </w:p>
    <w:p w14:paraId="5DBDEADE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ueLocationTimestamp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proofErr w:type="spellStart"/>
      <w:r w:rsidRPr="00B0318A">
        <w:rPr>
          <w:noProof w:val="0"/>
        </w:rPr>
        <w:t>TimeStamp</w:t>
      </w:r>
      <w:proofErr w:type="spellEnd"/>
      <w:r w:rsidRPr="00B0318A">
        <w:rPr>
          <w:noProof w:val="0"/>
        </w:rPr>
        <w:t xml:space="preserve"> OPTIONAL,</w:t>
      </w:r>
    </w:p>
    <w:p w14:paraId="59E823EF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proofErr w:type="spellStart"/>
      <w:r w:rsidRPr="00B0318A">
        <w:rPr>
          <w:noProof w:val="0"/>
        </w:rPr>
        <w:t>GeographicalInformation</w:t>
      </w:r>
      <w:proofErr w:type="spellEnd"/>
      <w:r w:rsidRPr="00B0318A">
        <w:rPr>
          <w:noProof w:val="0"/>
        </w:rPr>
        <w:tab/>
        <w:t>OPTIONAL,</w:t>
      </w:r>
    </w:p>
    <w:p w14:paraId="39B76722" w14:textId="77777777" w:rsidR="00C20334" w:rsidRPr="00B0318A" w:rsidRDefault="00C20334" w:rsidP="00C20334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[7] </w:t>
      </w:r>
      <w:proofErr w:type="spellStart"/>
      <w:r w:rsidRPr="00B0318A">
        <w:rPr>
          <w:noProof w:val="0"/>
        </w:rPr>
        <w:t>GeodeticInformation</w:t>
      </w:r>
      <w:proofErr w:type="spellEnd"/>
      <w:r w:rsidRPr="00B0318A">
        <w:rPr>
          <w:noProof w:val="0"/>
        </w:rPr>
        <w:t xml:space="preserve"> OPTIONAL</w:t>
      </w:r>
    </w:p>
    <w:p w14:paraId="4BFC5EF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2BD4EF5F" w14:textId="77777777" w:rsidR="00C20334" w:rsidRDefault="00C20334" w:rsidP="00C20334">
      <w:pPr>
        <w:pStyle w:val="PL"/>
        <w:rPr>
          <w:noProof w:val="0"/>
        </w:rPr>
      </w:pPr>
    </w:p>
    <w:p w14:paraId="22EFD2B9" w14:textId="77777777" w:rsidR="00C20334" w:rsidRDefault="00C20334" w:rsidP="00C20334">
      <w:pPr>
        <w:pStyle w:val="PL"/>
        <w:rPr>
          <w:noProof w:val="0"/>
        </w:rPr>
      </w:pPr>
    </w:p>
    <w:p w14:paraId="6573DA6C" w14:textId="77777777" w:rsidR="00C20334" w:rsidRDefault="00C20334" w:rsidP="00C20334">
      <w:pPr>
        <w:pStyle w:val="PL"/>
        <w:rPr>
          <w:noProof w:val="0"/>
        </w:rPr>
      </w:pPr>
    </w:p>
    <w:p w14:paraId="288F4B8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527D20" w14:textId="77777777" w:rsidR="00C20334" w:rsidRPr="005846D8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396F5B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715E2794" w14:textId="77777777" w:rsidR="00C20334" w:rsidRDefault="00C20334" w:rsidP="00C20334">
      <w:pPr>
        <w:pStyle w:val="PL"/>
        <w:rPr>
          <w:noProof w:val="0"/>
        </w:rPr>
      </w:pPr>
    </w:p>
    <w:p w14:paraId="44214363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231916" w14:textId="77777777" w:rsidR="00C20334" w:rsidRPr="00E21481" w:rsidRDefault="00C20334" w:rsidP="00C2033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C863EF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29E7F0" w14:textId="77777777" w:rsidR="00C20334" w:rsidRDefault="00C20334" w:rsidP="00C20334">
      <w:pPr>
        <w:pStyle w:val="PL"/>
        <w:rPr>
          <w:noProof w:val="0"/>
        </w:rPr>
      </w:pPr>
    </w:p>
    <w:p w14:paraId="13B3BF1A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VlrNumber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1B704E9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444EE4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</w:t>
      </w:r>
    </w:p>
    <w:p w14:paraId="7893383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DFDF48" w14:textId="77777777" w:rsidR="00C20334" w:rsidRDefault="00C20334" w:rsidP="00C20334">
      <w:pPr>
        <w:pStyle w:val="PL"/>
        <w:rPr>
          <w:noProof w:val="0"/>
        </w:rPr>
      </w:pPr>
    </w:p>
    <w:p w14:paraId="2185B695" w14:textId="77777777" w:rsidR="00C20334" w:rsidRDefault="00C20334" w:rsidP="00C20334">
      <w:pPr>
        <w:pStyle w:val="PL"/>
        <w:rPr>
          <w:noProof w:val="0"/>
        </w:rPr>
      </w:pPr>
    </w:p>
    <w:p w14:paraId="21BA3B69" w14:textId="77777777" w:rsidR="00C20334" w:rsidRDefault="00C20334" w:rsidP="00C20334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085F75A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{</w:t>
      </w:r>
    </w:p>
    <w:p w14:paraId="2E6EE0C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B13AA2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0233B1F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}</w:t>
      </w:r>
    </w:p>
    <w:p w14:paraId="029FE377" w14:textId="77777777" w:rsidR="00C20334" w:rsidRDefault="00C20334" w:rsidP="00C20334">
      <w:pPr>
        <w:pStyle w:val="PL"/>
        <w:rPr>
          <w:noProof w:val="0"/>
        </w:rPr>
      </w:pPr>
    </w:p>
    <w:p w14:paraId="4AE5FF7B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86F4D0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W</w:t>
      </w:r>
    </w:p>
    <w:p w14:paraId="786ACC51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2D29E6" w14:textId="77777777" w:rsidR="00C20334" w:rsidRDefault="00C20334" w:rsidP="00C20334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3AD3ABD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B34ADC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44BD0D5" w14:textId="77777777" w:rsidR="00C20334" w:rsidRDefault="00C20334" w:rsidP="00C20334">
      <w:pPr>
        <w:pStyle w:val="PL"/>
        <w:rPr>
          <w:noProof w:val="0"/>
        </w:rPr>
      </w:pPr>
      <w:r>
        <w:rPr>
          <w:noProof w:val="0"/>
        </w:rPr>
        <w:t>--</w:t>
      </w:r>
    </w:p>
    <w:p w14:paraId="4B975F55" w14:textId="77777777" w:rsidR="00C20334" w:rsidRDefault="00C20334" w:rsidP="00C20334">
      <w:pPr>
        <w:pStyle w:val="PL"/>
        <w:rPr>
          <w:noProof w:val="0"/>
        </w:rPr>
      </w:pPr>
    </w:p>
    <w:p w14:paraId="0931258F" w14:textId="77777777" w:rsidR="00C20334" w:rsidRDefault="00C20334" w:rsidP="00C2033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D7AA515" w14:textId="77777777" w:rsidR="00C20334" w:rsidRDefault="00C20334" w:rsidP="00C20334"/>
    <w:p w14:paraId="7D7682EE" w14:textId="1C81A525" w:rsidR="001D67CE" w:rsidRPr="00BD6F46" w:rsidRDefault="001D67CE" w:rsidP="00C952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DA9D6" w14:textId="77777777" w:rsidR="001B2958" w:rsidRDefault="001B2958">
      <w:r>
        <w:separator/>
      </w:r>
    </w:p>
  </w:endnote>
  <w:endnote w:type="continuationSeparator" w:id="0">
    <w:p w14:paraId="72A0434E" w14:textId="77777777" w:rsidR="001B2958" w:rsidRDefault="001B2958">
      <w:r>
        <w:continuationSeparator/>
      </w:r>
    </w:p>
  </w:endnote>
  <w:endnote w:type="continuationNotice" w:id="1">
    <w:p w14:paraId="69600381" w14:textId="77777777" w:rsidR="00F42462" w:rsidRDefault="00F424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9031F" w14:textId="77777777" w:rsidR="001B2958" w:rsidRDefault="001B2958">
      <w:r>
        <w:separator/>
      </w:r>
    </w:p>
  </w:footnote>
  <w:footnote w:type="continuationSeparator" w:id="0">
    <w:p w14:paraId="6ADF8113" w14:textId="77777777" w:rsidR="001B2958" w:rsidRDefault="001B2958">
      <w:r>
        <w:continuationSeparator/>
      </w:r>
    </w:p>
  </w:footnote>
  <w:footnote w:type="continuationNotice" w:id="1">
    <w:p w14:paraId="716C420A" w14:textId="77777777" w:rsidR="00F42462" w:rsidRDefault="00F424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75EF"/>
    <w:rsid w:val="00094449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6DEC"/>
    <w:rsid w:val="000E7694"/>
    <w:rsid w:val="000F11F8"/>
    <w:rsid w:val="0011393F"/>
    <w:rsid w:val="00114CA8"/>
    <w:rsid w:val="00120E8F"/>
    <w:rsid w:val="00121497"/>
    <w:rsid w:val="00121647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84525"/>
    <w:rsid w:val="00192C46"/>
    <w:rsid w:val="001A08B3"/>
    <w:rsid w:val="001A39A4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0C1C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2614E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51955"/>
    <w:rsid w:val="00592D74"/>
    <w:rsid w:val="00593133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A6863"/>
    <w:rsid w:val="006B0CD9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63456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39C8"/>
    <w:rsid w:val="0086670F"/>
    <w:rsid w:val="00870EE7"/>
    <w:rsid w:val="008735D1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4F80"/>
    <w:rsid w:val="008F1D37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5012C"/>
    <w:rsid w:val="00961474"/>
    <w:rsid w:val="00965C56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3CC1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2479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20334"/>
    <w:rsid w:val="00C2067E"/>
    <w:rsid w:val="00C21BE5"/>
    <w:rsid w:val="00C2206A"/>
    <w:rsid w:val="00C44A0C"/>
    <w:rsid w:val="00C50914"/>
    <w:rsid w:val="00C61206"/>
    <w:rsid w:val="00C66BA2"/>
    <w:rsid w:val="00C75017"/>
    <w:rsid w:val="00C929DA"/>
    <w:rsid w:val="00C95276"/>
    <w:rsid w:val="00C95985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1647F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42462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C20334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20334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20334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20334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20334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2033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C2033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C203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C2033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C20334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1421</TotalTime>
  <Pages>24</Pages>
  <Words>4684</Words>
  <Characters>41010</Characters>
  <Application>Microsoft Office Word</Application>
  <DocSecurity>0</DocSecurity>
  <Lines>341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371</cp:revision>
  <cp:lastPrinted>1899-12-31T23:00:00Z</cp:lastPrinted>
  <dcterms:created xsi:type="dcterms:W3CDTF">2020-02-03T08:32:00Z</dcterms:created>
  <dcterms:modified xsi:type="dcterms:W3CDTF">2022-04-28T06:39:00Z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